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FD2B3" w14:textId="0C8439D9" w:rsidR="00290B59" w:rsidRDefault="002D60BA" w:rsidP="002D60BA">
      <w:pPr>
        <w:spacing w:before="0" w:after="0"/>
        <w:ind w:left="3686"/>
        <w:rPr>
          <w:rFonts w:cs="Arial"/>
          <w:b/>
          <w:bCs/>
          <w:sz w:val="92"/>
          <w:szCs w:val="92"/>
        </w:rPr>
      </w:pPr>
      <w:r w:rsidRPr="002D60BA">
        <w:rPr>
          <w:rFonts w:cs="Arial"/>
          <w:b/>
          <w:bCs/>
          <w:sz w:val="92"/>
          <w:szCs w:val="92"/>
        </w:rPr>
        <w:t>Assessment guide</w:t>
      </w:r>
    </w:p>
    <w:p w14:paraId="47ABF7CC" w14:textId="2B4E2F44" w:rsidR="002D60BA" w:rsidRDefault="002D60BA" w:rsidP="002D60BA">
      <w:pPr>
        <w:spacing w:before="0" w:after="0"/>
        <w:ind w:left="3686"/>
        <w:rPr>
          <w:rFonts w:cs="Arial"/>
          <w:b/>
          <w:bCs/>
          <w:sz w:val="92"/>
          <w:szCs w:val="92"/>
        </w:rPr>
      </w:pPr>
    </w:p>
    <w:p w14:paraId="71781B97" w14:textId="6731DA89" w:rsidR="002D60BA" w:rsidRPr="009059D1" w:rsidRDefault="002D60BA" w:rsidP="002D60BA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9059D1">
        <w:rPr>
          <w:rFonts w:cs="Arial"/>
          <w:b/>
          <w:bCs/>
          <w:sz w:val="28"/>
          <w:szCs w:val="28"/>
        </w:rPr>
        <w:t>Working in the health and science sector</w:t>
      </w:r>
    </w:p>
    <w:p w14:paraId="7E99B9BE" w14:textId="6A77B784" w:rsidR="002D60BA" w:rsidRPr="009059D1" w:rsidRDefault="002D60BA" w:rsidP="002D60BA">
      <w:pPr>
        <w:spacing w:before="0" w:after="0"/>
        <w:ind w:left="3686"/>
        <w:rPr>
          <w:rFonts w:cs="Arial"/>
          <w:b/>
          <w:bCs/>
          <w:sz w:val="28"/>
          <w:szCs w:val="28"/>
        </w:rPr>
      </w:pPr>
    </w:p>
    <w:p w14:paraId="0DC828C9" w14:textId="08E2C3C3" w:rsidR="002D60BA" w:rsidRPr="009059D1" w:rsidRDefault="002D60BA" w:rsidP="002D60BA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9059D1">
        <w:rPr>
          <w:rFonts w:cs="Arial"/>
          <w:b/>
          <w:bCs/>
          <w:sz w:val="28"/>
          <w:szCs w:val="28"/>
        </w:rPr>
        <w:t>Health and science: healthcare science</w:t>
      </w:r>
    </w:p>
    <w:p w14:paraId="7E7CC137" w14:textId="130D4FB9" w:rsidR="002D60BA" w:rsidRPr="009059D1" w:rsidRDefault="002D60BA" w:rsidP="002D60BA">
      <w:pPr>
        <w:spacing w:before="0" w:after="0"/>
        <w:ind w:left="3686"/>
        <w:rPr>
          <w:rFonts w:cs="Arial"/>
          <w:b/>
          <w:bCs/>
          <w:sz w:val="28"/>
          <w:szCs w:val="28"/>
        </w:rPr>
      </w:pPr>
    </w:p>
    <w:p w14:paraId="00B81FB0" w14:textId="1964FDE7" w:rsidR="002D60BA" w:rsidRPr="009059D1" w:rsidRDefault="002D60BA" w:rsidP="002D60BA">
      <w:pPr>
        <w:spacing w:before="0" w:after="0"/>
        <w:ind w:left="3686"/>
        <w:rPr>
          <w:rFonts w:cs="Arial"/>
          <w:b/>
          <w:bCs/>
          <w:sz w:val="28"/>
          <w:szCs w:val="28"/>
        </w:rPr>
      </w:pPr>
      <w:r w:rsidRPr="009059D1">
        <w:rPr>
          <w:rFonts w:cs="Arial"/>
          <w:b/>
          <w:bCs/>
          <w:sz w:val="28"/>
          <w:szCs w:val="28"/>
        </w:rPr>
        <w:t>Healthcare science area of study assessment</w:t>
      </w:r>
    </w:p>
    <w:p w14:paraId="526D50C2" w14:textId="46C00FC2" w:rsidR="00EE2026" w:rsidRPr="009059D1" w:rsidRDefault="00EE2026" w:rsidP="002D60BA">
      <w:pPr>
        <w:spacing w:before="0" w:after="0"/>
        <w:ind w:left="3686"/>
        <w:rPr>
          <w:rFonts w:cs="Arial"/>
          <w:b/>
          <w:sz w:val="28"/>
          <w:szCs w:val="28"/>
        </w:rPr>
      </w:pPr>
    </w:p>
    <w:p w14:paraId="51296F93" w14:textId="1BFB08AD" w:rsidR="00EE2026" w:rsidRPr="009059D1" w:rsidRDefault="00EE2026" w:rsidP="002D60BA">
      <w:pPr>
        <w:spacing w:before="0" w:after="0"/>
        <w:ind w:left="3686"/>
        <w:rPr>
          <w:rFonts w:cs="Arial"/>
          <w:b/>
          <w:color w:val="FF0000"/>
          <w:sz w:val="28"/>
          <w:szCs w:val="28"/>
        </w:rPr>
      </w:pPr>
      <w:r w:rsidRPr="009059D1">
        <w:rPr>
          <w:rFonts w:cs="Arial"/>
          <w:b/>
          <w:color w:val="FF0000"/>
          <w:sz w:val="28"/>
          <w:szCs w:val="28"/>
        </w:rPr>
        <w:t>SAMPLE</w:t>
      </w:r>
    </w:p>
    <w:p w14:paraId="31ADDA7C" w14:textId="77777777" w:rsidR="00EE2026" w:rsidRDefault="00EE2026">
      <w:pPr>
        <w:spacing w:before="0" w:after="0"/>
        <w:rPr>
          <w:rFonts w:cs="Arial"/>
          <w:sz w:val="40"/>
          <w:szCs w:val="40"/>
        </w:rPr>
      </w:pPr>
    </w:p>
    <w:p w14:paraId="64FD8B50" w14:textId="77777777" w:rsidR="001A09FC" w:rsidRPr="00601309" w:rsidRDefault="001A09FC" w:rsidP="00774C40">
      <w:pPr>
        <w:sectPr w:rsidR="001A09FC" w:rsidRPr="00601309" w:rsidSect="002D60BA">
          <w:headerReference w:type="first" r:id="rId11"/>
          <w:footerReference w:type="first" r:id="rId12"/>
          <w:pgSz w:w="11906" w:h="16838" w:code="9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bookmarkStart w:id="0" w:name="_Hlk52896921"/>
    <w:p w14:paraId="2C7C9E69" w14:textId="3496485A" w:rsidR="00FB6FF5" w:rsidRPr="00541977" w:rsidRDefault="00814483" w:rsidP="00886B18">
      <w:pPr>
        <w:pStyle w:val="Title"/>
        <w:spacing w:before="0" w:after="0"/>
        <w:ind w:right="-2"/>
        <w:rPr>
          <w:b w:val="0"/>
          <w:szCs w:val="32"/>
        </w:rPr>
      </w:pPr>
      <w:r w:rsidRPr="00541977">
        <w:rPr>
          <w:b w:val="0"/>
          <w:szCs w:val="32"/>
        </w:rPr>
        <w:lastRenderedPageBreak/>
        <w:fldChar w:fldCharType="begin"/>
      </w:r>
      <w:r w:rsidRPr="00541977">
        <w:rPr>
          <w:szCs w:val="32"/>
        </w:rPr>
        <w:instrText xml:space="preserve"> DOCPROPERTY  "NCFE Qual Title"  \* MERGEFORMAT </w:instrText>
      </w:r>
      <w:r w:rsidRPr="00541977">
        <w:rPr>
          <w:b w:val="0"/>
          <w:szCs w:val="32"/>
        </w:rPr>
        <w:fldChar w:fldCharType="separate"/>
      </w:r>
      <w:r w:rsidR="00F04A15" w:rsidRPr="00541977">
        <w:rPr>
          <w:szCs w:val="32"/>
        </w:rPr>
        <w:t xml:space="preserve">Working in the </w:t>
      </w:r>
      <w:r w:rsidR="00C021B5" w:rsidRPr="00541977">
        <w:rPr>
          <w:szCs w:val="32"/>
        </w:rPr>
        <w:t>h</w:t>
      </w:r>
      <w:r w:rsidR="00F04A15" w:rsidRPr="00541977">
        <w:rPr>
          <w:szCs w:val="32"/>
        </w:rPr>
        <w:t xml:space="preserve">ealth and </w:t>
      </w:r>
      <w:r w:rsidR="00C021B5" w:rsidRPr="00541977">
        <w:rPr>
          <w:szCs w:val="32"/>
        </w:rPr>
        <w:t>s</w:t>
      </w:r>
      <w:r w:rsidR="00F04A15" w:rsidRPr="00541977">
        <w:rPr>
          <w:szCs w:val="32"/>
        </w:rPr>
        <w:t xml:space="preserve">cience </w:t>
      </w:r>
      <w:r w:rsidR="003674CC" w:rsidRPr="00541977">
        <w:rPr>
          <w:szCs w:val="32"/>
        </w:rPr>
        <w:t>s</w:t>
      </w:r>
      <w:r w:rsidR="00F04A15" w:rsidRPr="00541977">
        <w:rPr>
          <w:szCs w:val="32"/>
        </w:rPr>
        <w:t>ector</w:t>
      </w:r>
      <w:r w:rsidRPr="00541977">
        <w:rPr>
          <w:b w:val="0"/>
          <w:szCs w:val="32"/>
        </w:rPr>
        <w:fldChar w:fldCharType="end"/>
      </w:r>
    </w:p>
    <w:p w14:paraId="0202F1CD" w14:textId="77777777" w:rsidR="00FB6FF5" w:rsidRPr="00541977" w:rsidRDefault="00FB6FF5" w:rsidP="00886B18">
      <w:pPr>
        <w:pStyle w:val="Title"/>
        <w:spacing w:before="0" w:after="0"/>
        <w:ind w:right="-2"/>
        <w:rPr>
          <w:b w:val="0"/>
          <w:szCs w:val="32"/>
        </w:rPr>
      </w:pPr>
    </w:p>
    <w:p w14:paraId="569E2311" w14:textId="6CD1D8CC" w:rsidR="001A09FC" w:rsidRPr="00541977" w:rsidRDefault="00814483" w:rsidP="00886B18">
      <w:pPr>
        <w:pStyle w:val="Title"/>
        <w:spacing w:before="0" w:after="0"/>
        <w:ind w:right="-2"/>
        <w:rPr>
          <w:szCs w:val="32"/>
        </w:rPr>
      </w:pPr>
      <w:r w:rsidRPr="00541977">
        <w:rPr>
          <w:szCs w:val="32"/>
        </w:rPr>
        <w:fldChar w:fldCharType="begin"/>
      </w:r>
      <w:r w:rsidRPr="00541977">
        <w:rPr>
          <w:szCs w:val="32"/>
        </w:rPr>
        <w:instrText>DOCPROPERTY  "NCFE Specialism Main Cover Heading"  \* MERGEFORMAT</w:instrText>
      </w:r>
      <w:r w:rsidRPr="00541977">
        <w:rPr>
          <w:szCs w:val="32"/>
        </w:rPr>
        <w:fldChar w:fldCharType="separate"/>
      </w:r>
      <w:r w:rsidR="006E78EC" w:rsidRPr="00541977">
        <w:rPr>
          <w:szCs w:val="32"/>
        </w:rPr>
        <w:t xml:space="preserve">Health and </w:t>
      </w:r>
      <w:r w:rsidR="00A91313">
        <w:rPr>
          <w:szCs w:val="32"/>
        </w:rPr>
        <w:t>s</w:t>
      </w:r>
      <w:r w:rsidR="006E78EC" w:rsidRPr="00541977">
        <w:rPr>
          <w:szCs w:val="32"/>
        </w:rPr>
        <w:t xml:space="preserve">cience: </w:t>
      </w:r>
      <w:r w:rsidR="002274D1">
        <w:rPr>
          <w:szCs w:val="32"/>
        </w:rPr>
        <w:t>he</w:t>
      </w:r>
      <w:r w:rsidR="006E78EC" w:rsidRPr="00541977">
        <w:rPr>
          <w:szCs w:val="32"/>
        </w:rPr>
        <w:t xml:space="preserve">althcare </w:t>
      </w:r>
      <w:r w:rsidR="002274D1">
        <w:rPr>
          <w:szCs w:val="32"/>
        </w:rPr>
        <w:t>s</w:t>
      </w:r>
      <w:r w:rsidR="006E78EC" w:rsidRPr="00541977">
        <w:rPr>
          <w:szCs w:val="32"/>
        </w:rPr>
        <w:t>cience</w:t>
      </w:r>
      <w:r w:rsidRPr="00541977">
        <w:rPr>
          <w:szCs w:val="32"/>
        </w:rPr>
        <w:fldChar w:fldCharType="end"/>
      </w:r>
    </w:p>
    <w:p w14:paraId="4875061B" w14:textId="77777777" w:rsidR="00886B18" w:rsidRPr="00541977" w:rsidRDefault="00886B18" w:rsidP="00FC7198">
      <w:pPr>
        <w:spacing w:before="0" w:after="0"/>
        <w:rPr>
          <w:sz w:val="32"/>
          <w:szCs w:val="32"/>
        </w:rPr>
      </w:pPr>
    </w:p>
    <w:p w14:paraId="0BB423E9" w14:textId="460A1D97" w:rsidR="001A09FC" w:rsidRPr="00541977" w:rsidRDefault="00BB0544" w:rsidP="00886B18">
      <w:pPr>
        <w:pStyle w:val="Subtitle"/>
        <w:spacing w:before="0" w:after="0" w:line="240" w:lineRule="auto"/>
        <w:rPr>
          <w:szCs w:val="32"/>
        </w:rPr>
      </w:pPr>
      <w:r w:rsidRPr="00541977">
        <w:rPr>
          <w:szCs w:val="32"/>
        </w:rPr>
        <w:fldChar w:fldCharType="begin"/>
      </w:r>
      <w:r w:rsidRPr="00541977">
        <w:rPr>
          <w:szCs w:val="32"/>
        </w:rPr>
        <w:instrText>DOCPROPERTY  "NCFE Assignment Ordinal"  \* MERGEFORMAT</w:instrText>
      </w:r>
      <w:r w:rsidRPr="00541977">
        <w:rPr>
          <w:szCs w:val="32"/>
        </w:rPr>
        <w:fldChar w:fldCharType="separate"/>
      </w:r>
      <w:r w:rsidR="006E78EC" w:rsidRPr="00541977">
        <w:rPr>
          <w:szCs w:val="32"/>
        </w:rPr>
        <w:t xml:space="preserve">Healthcare </w:t>
      </w:r>
      <w:r w:rsidR="00541977">
        <w:rPr>
          <w:szCs w:val="32"/>
        </w:rPr>
        <w:t>s</w:t>
      </w:r>
      <w:r w:rsidR="006E78EC" w:rsidRPr="00541977">
        <w:rPr>
          <w:szCs w:val="32"/>
        </w:rPr>
        <w:t xml:space="preserve">cience </w:t>
      </w:r>
      <w:r w:rsidR="00277B92" w:rsidRPr="00541977">
        <w:rPr>
          <w:szCs w:val="32"/>
        </w:rPr>
        <w:t>area of study</w:t>
      </w:r>
      <w:r w:rsidR="0049248E" w:rsidRPr="00541977">
        <w:rPr>
          <w:szCs w:val="32"/>
        </w:rPr>
        <w:t xml:space="preserve"> </w:t>
      </w:r>
      <w:r w:rsidR="006E78EC" w:rsidRPr="00541977">
        <w:rPr>
          <w:szCs w:val="32"/>
        </w:rPr>
        <w:t>assessment</w:t>
      </w:r>
      <w:r w:rsidRPr="00541977">
        <w:rPr>
          <w:szCs w:val="32"/>
        </w:rPr>
        <w:fldChar w:fldCharType="end"/>
      </w:r>
    </w:p>
    <w:p w14:paraId="346026F2" w14:textId="77777777" w:rsidR="00886B18" w:rsidRPr="00886B18" w:rsidRDefault="00886B18" w:rsidP="00EA677A">
      <w:pPr>
        <w:spacing w:before="0" w:after="0"/>
      </w:pPr>
    </w:p>
    <w:p w14:paraId="18D2683B" w14:textId="67C2DC04" w:rsidR="00071305" w:rsidRDefault="00855597" w:rsidP="00886B18">
      <w:pPr>
        <w:numPr>
          <w:ilvl w:val="1"/>
          <w:numId w:val="0"/>
        </w:numPr>
        <w:spacing w:before="0" w:after="0"/>
      </w:pPr>
      <w:fldSimple w:instr="DOCPROPERTY  &quot;NCFE Special Case&quot;  \* MERGEFORMAT">
        <w:r w:rsidR="006E78EC" w:rsidRPr="006E78EC">
          <w:rPr>
            <w:rFonts w:eastAsiaTheme="majorEastAsia" w:cstheme="majorBidi"/>
            <w:bCs/>
            <w:color w:val="EC1F3E" w:themeColor="accent5"/>
            <w:spacing w:val="15"/>
            <w:sz w:val="32"/>
            <w:szCs w:val="24"/>
          </w:rPr>
          <w:t>Sample</w:t>
        </w:r>
      </w:fldSimple>
    </w:p>
    <w:p w14:paraId="397F77F2" w14:textId="77777777" w:rsidR="00886B18" w:rsidRPr="00071305" w:rsidRDefault="00886B18" w:rsidP="00886B18">
      <w:pPr>
        <w:numPr>
          <w:ilvl w:val="1"/>
          <w:numId w:val="0"/>
        </w:numPr>
        <w:spacing w:before="0" w:after="0"/>
      </w:pPr>
    </w:p>
    <w:bookmarkEnd w:id="0"/>
    <w:p w14:paraId="5AF556F4" w14:textId="28FF2BC6" w:rsidR="001A09FC" w:rsidRDefault="001A09FC" w:rsidP="00886B18">
      <w:pPr>
        <w:spacing w:before="0" w:after="0"/>
        <w:outlineLvl w:val="0"/>
      </w:pPr>
      <w:r w:rsidRPr="001A09FC">
        <w:t>To be given to learners on or after XX XXXXXXXX XXXX.</w:t>
      </w:r>
    </w:p>
    <w:p w14:paraId="603F0419" w14:textId="77777777" w:rsidR="00886B18" w:rsidRPr="001A09FC" w:rsidRDefault="00886B18" w:rsidP="00886B18">
      <w:pPr>
        <w:spacing w:before="0" w:after="0"/>
        <w:outlineLvl w:val="0"/>
      </w:pPr>
    </w:p>
    <w:p w14:paraId="1115BF56" w14:textId="2BBD26AB" w:rsidR="001A09FC" w:rsidRDefault="006E78EC" w:rsidP="00886B18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12812E7D" w14:textId="77777777" w:rsidR="00886B18" w:rsidRPr="001A09FC" w:rsidRDefault="00886B18" w:rsidP="00886B18">
      <w:pPr>
        <w:spacing w:before="0" w:after="0"/>
        <w:outlineLvl w:val="0"/>
        <w:rPr>
          <w:b/>
        </w:rPr>
      </w:pPr>
    </w:p>
    <w:p w14:paraId="0A5A00EA" w14:textId="660E7CCB" w:rsidR="001A09FC" w:rsidRPr="006E78EC" w:rsidRDefault="00886B18" w:rsidP="00886B18">
      <w:pPr>
        <w:pStyle w:val="NCFE-Bullet-Short"/>
        <w:spacing w:before="0" w:after="0"/>
      </w:pPr>
      <w:r>
        <w:t>r</w:t>
      </w:r>
      <w:r w:rsidR="001A09FC" w:rsidRPr="006E78EC">
        <w:t>ead all provided information carefully before you start the work</w:t>
      </w:r>
    </w:p>
    <w:p w14:paraId="39E1CD1A" w14:textId="75CDDBEE" w:rsidR="001A09FC" w:rsidRDefault="00886B18" w:rsidP="00886B18">
      <w:pPr>
        <w:pStyle w:val="NCFE-Bullet-Short"/>
        <w:spacing w:before="0" w:after="0"/>
      </w:pPr>
      <w:r>
        <w:t>y</w:t>
      </w:r>
      <w:r w:rsidR="001A09FC" w:rsidRPr="006E78EC">
        <w:t xml:space="preserve">ou must clearly identify and label </w:t>
      </w:r>
      <w:proofErr w:type="gramStart"/>
      <w:r w:rsidR="001A09FC" w:rsidRPr="006E78EC">
        <w:t>all of</w:t>
      </w:r>
      <w:proofErr w:type="gramEnd"/>
      <w:r w:rsidR="001A09FC" w:rsidRPr="006E78EC">
        <w:t xml:space="preserve"> the work you produce during the supervised time</w:t>
      </w:r>
    </w:p>
    <w:p w14:paraId="757B40A1" w14:textId="6F166FD7" w:rsidR="00886B18" w:rsidRPr="006E78EC" w:rsidRDefault="00886B18" w:rsidP="00886B18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26862BD9" w14:textId="4ACD8DA1" w:rsidR="001A09FC" w:rsidRDefault="006E78EC" w:rsidP="00886B18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4ABF4383" w14:textId="77777777" w:rsidR="00886B18" w:rsidRPr="001A09FC" w:rsidRDefault="00886B18" w:rsidP="00886B18">
      <w:pPr>
        <w:spacing w:before="0" w:after="0"/>
        <w:outlineLvl w:val="0"/>
        <w:rPr>
          <w:b/>
        </w:rPr>
      </w:pPr>
    </w:p>
    <w:p w14:paraId="044CEFAA" w14:textId="31C379BF" w:rsidR="001A09FC" w:rsidRPr="006E78EC" w:rsidRDefault="00886B18" w:rsidP="00886B18">
      <w:pPr>
        <w:pStyle w:val="NCFE-Bullet-Short"/>
        <w:spacing w:before="0" w:after="0"/>
      </w:pPr>
      <w:r>
        <w:t>t</w:t>
      </w:r>
      <w:r w:rsidR="001A09FC">
        <w:t xml:space="preserve">he maximum time for this assessment is </w:t>
      </w:r>
      <w:r w:rsidR="4C9D2519">
        <w:t>2</w:t>
      </w:r>
      <w:r w:rsidR="001A09FC">
        <w:t xml:space="preserve"> hours </w:t>
      </w:r>
      <w:r w:rsidR="2E1DE8BD">
        <w:t>30</w:t>
      </w:r>
      <w:r w:rsidR="001A09FC">
        <w:t xml:space="preserve"> minutes</w:t>
      </w:r>
    </w:p>
    <w:p w14:paraId="1692F958" w14:textId="79B4BC0F" w:rsidR="001A09FC" w:rsidRDefault="00886B18" w:rsidP="00886B18">
      <w:pPr>
        <w:pStyle w:val="NCFE-Bullet-Short"/>
        <w:spacing w:before="0" w:after="0"/>
      </w:pPr>
      <w:proofErr w:type="gramStart"/>
      <w:r>
        <w:t>a</w:t>
      </w:r>
      <w:r w:rsidR="001A09FC" w:rsidRPr="006E78EC">
        <w:t>ll of</w:t>
      </w:r>
      <w:proofErr w:type="gramEnd"/>
      <w:r w:rsidR="001A09FC" w:rsidRPr="006E78EC">
        <w:t xml:space="preserve"> the work you submit must be your own</w:t>
      </w:r>
    </w:p>
    <w:p w14:paraId="259F752D" w14:textId="77777777" w:rsidR="00C021B5" w:rsidRPr="006E78EC" w:rsidRDefault="00C021B5" w:rsidP="00C021B5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1F745B5E" w14:textId="077E5A4F" w:rsidR="001A09FC" w:rsidRDefault="001A09FC" w:rsidP="00886B18">
      <w:pPr>
        <w:spacing w:before="0" w:after="0"/>
        <w:outlineLvl w:val="0"/>
      </w:pPr>
      <w:r w:rsidRPr="001A09FC">
        <w:t>Please complete the details below clearly and in BLOCK CAPITALS</w:t>
      </w:r>
      <w:r w:rsidR="00C021B5">
        <w:t>.</w:t>
      </w:r>
    </w:p>
    <w:p w14:paraId="749B0250" w14:textId="0650D56C" w:rsidR="00C021B5" w:rsidRPr="001A09FC" w:rsidRDefault="00C021B5" w:rsidP="00886B18">
      <w:pPr>
        <w:spacing w:before="0" w:after="0"/>
        <w:outlineLvl w:val="0"/>
      </w:pPr>
    </w:p>
    <w:p w14:paraId="661852FE" w14:textId="77777777" w:rsidR="001D4E08" w:rsidRPr="001A09FC" w:rsidRDefault="001D4E08" w:rsidP="00886B18">
      <w:pPr>
        <w:spacing w:before="0" w:after="0"/>
        <w:outlineLvl w:val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17223DBD" w14:textId="77777777" w:rsidTr="000900F8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4DE1FA0B" w14:textId="77777777" w:rsidR="001A09FC" w:rsidRPr="001A09FC" w:rsidRDefault="006E78EC" w:rsidP="00886B18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1424A1D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</w:tr>
      <w:tr w:rsidR="001A09FC" w:rsidRPr="001A09FC" w14:paraId="04189FC5" w14:textId="77777777" w:rsidTr="000900F8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7313D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</w:tr>
      <w:tr w:rsidR="001A09FC" w:rsidRPr="001A09FC" w14:paraId="2B406D9B" w14:textId="77777777" w:rsidTr="000900F8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FB5FB4B" w14:textId="77777777" w:rsidR="001A09FC" w:rsidRPr="001A09FC" w:rsidRDefault="001A09FC" w:rsidP="00886B18">
            <w:pPr>
              <w:spacing w:before="0"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37644F6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</w:tr>
      <w:tr w:rsidR="001A09FC" w:rsidRPr="001A09FC" w14:paraId="28E716FD" w14:textId="77777777" w:rsidTr="000900F8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B99DC9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</w:tr>
      <w:tr w:rsidR="001A09FC" w:rsidRPr="001A09FC" w14:paraId="57BAB4C4" w14:textId="77777777" w:rsidTr="000900F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469C220" w14:textId="77777777" w:rsidR="001A09FC" w:rsidRPr="001A09FC" w:rsidRDefault="006E78EC" w:rsidP="00886B18">
            <w:pPr>
              <w:spacing w:before="0"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4913C7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6887E14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59955E" w14:textId="77777777" w:rsidR="001A09FC" w:rsidRPr="001A09FC" w:rsidRDefault="001A09FC" w:rsidP="00886B18">
            <w:pPr>
              <w:spacing w:before="0"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C3F14B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0CA24A" w14:textId="77777777" w:rsidR="001A09FC" w:rsidRPr="001A09FC" w:rsidRDefault="001A09FC" w:rsidP="00886B18">
            <w:pPr>
              <w:spacing w:before="0" w:after="0"/>
              <w:outlineLvl w:val="0"/>
            </w:pPr>
          </w:p>
        </w:tc>
      </w:tr>
    </w:tbl>
    <w:p w14:paraId="30B5B2C6" w14:textId="6B59DFA5" w:rsidR="001A09FC" w:rsidRPr="001A09FC" w:rsidRDefault="001A09FC" w:rsidP="00886B18">
      <w:pPr>
        <w:spacing w:before="0" w:after="0"/>
        <w:outlineLvl w:val="0"/>
      </w:pPr>
      <w:r w:rsidRPr="001A09FC">
        <w:br w:type="page"/>
      </w:r>
    </w:p>
    <w:p w14:paraId="71BBE7DB" w14:textId="0E793DF0" w:rsidR="00541977" w:rsidRDefault="006E78EC" w:rsidP="00541977">
      <w:pPr>
        <w:pStyle w:val="Heading1"/>
        <w:spacing w:before="0" w:after="0"/>
      </w:pPr>
      <w:bookmarkStart w:id="1" w:name="_Toc74221742"/>
      <w:r>
        <w:lastRenderedPageBreak/>
        <w:t xml:space="preserve">Healthcare </w:t>
      </w:r>
      <w:r w:rsidR="00541977">
        <w:t>s</w:t>
      </w:r>
      <w:r>
        <w:t xml:space="preserve">cience </w:t>
      </w:r>
      <w:r w:rsidR="00277B92">
        <w:t>area of study</w:t>
      </w:r>
      <w:r w:rsidR="74473BB0">
        <w:t xml:space="preserve"> </w:t>
      </w:r>
      <w:r w:rsidR="00541977">
        <w:t>a</w:t>
      </w:r>
      <w:r>
        <w:t>ssessment</w:t>
      </w:r>
      <w:bookmarkEnd w:id="1"/>
    </w:p>
    <w:p w14:paraId="5C49CD71" w14:textId="77777777" w:rsidR="00541977" w:rsidRPr="00541977" w:rsidRDefault="00541977" w:rsidP="00541977">
      <w:pPr>
        <w:spacing w:before="0" w:after="0"/>
      </w:pPr>
    </w:p>
    <w:p w14:paraId="7756EDCD" w14:textId="165B5D2B" w:rsidR="006E78EC" w:rsidRDefault="006E78EC" w:rsidP="00541977">
      <w:pPr>
        <w:pStyle w:val="Heading2"/>
        <w:spacing w:before="0" w:after="0"/>
      </w:pPr>
      <w:bookmarkStart w:id="2" w:name="_Toc74221743"/>
      <w:r w:rsidRPr="00323628">
        <w:t>Introductory brief</w:t>
      </w:r>
      <w:bookmarkEnd w:id="2"/>
    </w:p>
    <w:p w14:paraId="4A11EA6D" w14:textId="77777777" w:rsidR="00541977" w:rsidRPr="00541977" w:rsidRDefault="00541977" w:rsidP="00541977">
      <w:pPr>
        <w:spacing w:before="0" w:after="0"/>
      </w:pPr>
    </w:p>
    <w:p w14:paraId="5CEDBF9E" w14:textId="0D261FE5" w:rsidR="006E78EC" w:rsidRDefault="00E778AF" w:rsidP="00541977">
      <w:pPr>
        <w:spacing w:before="0" w:after="0"/>
        <w:rPr>
          <w:rFonts w:cs="Arial"/>
        </w:rPr>
      </w:pPr>
      <w:r>
        <w:rPr>
          <w:rFonts w:cs="Arial"/>
        </w:rPr>
        <w:t>‘</w:t>
      </w:r>
      <w:r w:rsidR="006E78EC" w:rsidRPr="00323628">
        <w:rPr>
          <w:rFonts w:cs="Arial"/>
        </w:rPr>
        <w:t xml:space="preserve">If you are passionate about technology or science, and about helping others, a career in healthcare science offers a wide range of opportunities. Healthcare science staff play a vital role in the prevention, </w:t>
      </w:r>
      <w:proofErr w:type="gramStart"/>
      <w:r w:rsidR="006E78EC" w:rsidRPr="00323628">
        <w:rPr>
          <w:rFonts w:cs="Arial"/>
        </w:rPr>
        <w:t>diagnosis</w:t>
      </w:r>
      <w:proofErr w:type="gramEnd"/>
      <w:r w:rsidR="006E78EC" w:rsidRPr="00323628">
        <w:rPr>
          <w:rFonts w:cs="Arial"/>
        </w:rPr>
        <w:t xml:space="preserve"> and treatment of a huge number of medical conditions. There are roles across the health service such as in laboratories, hospital wards and clinics and within the community</w:t>
      </w:r>
      <w:r>
        <w:rPr>
          <w:rFonts w:cs="Arial"/>
        </w:rPr>
        <w:t>’</w:t>
      </w:r>
      <w:r w:rsidR="001B635A">
        <w:rPr>
          <w:rFonts w:cs="Arial"/>
        </w:rPr>
        <w:t>.</w:t>
      </w:r>
      <w:r w:rsidR="001903E6">
        <w:rPr>
          <w:rFonts w:cs="Arial"/>
        </w:rPr>
        <w:t xml:space="preserve"> </w:t>
      </w:r>
      <w:r w:rsidR="006E78EC" w:rsidRPr="00323628">
        <w:rPr>
          <w:rFonts w:cs="Arial"/>
        </w:rPr>
        <w:t>(</w:t>
      </w:r>
      <w:hyperlink r:id="rId13" w:history="1">
        <w:r w:rsidR="006E78EC" w:rsidRPr="00E07BE0">
          <w:rPr>
            <w:rStyle w:val="Hyperlink"/>
            <w:rFonts w:cs="Arial"/>
          </w:rPr>
          <w:t>healthcareers.nhs.uk</w:t>
        </w:r>
      </w:hyperlink>
      <w:r w:rsidR="006E78EC" w:rsidRPr="00323628">
        <w:rPr>
          <w:rFonts w:cs="Arial"/>
        </w:rPr>
        <w:t>)</w:t>
      </w:r>
    </w:p>
    <w:p w14:paraId="15CCAF87" w14:textId="77777777" w:rsidR="00C9086E" w:rsidRPr="00323628" w:rsidRDefault="00C9086E" w:rsidP="00541977">
      <w:pPr>
        <w:spacing w:before="0" w:after="0"/>
        <w:rPr>
          <w:rFonts w:cs="Arial"/>
        </w:rPr>
      </w:pPr>
    </w:p>
    <w:p w14:paraId="27DCEAD7" w14:textId="62184226" w:rsidR="006E78EC" w:rsidRDefault="006E78EC" w:rsidP="00541977">
      <w:pPr>
        <w:spacing w:before="0" w:after="0"/>
        <w:rPr>
          <w:rFonts w:cs="Arial"/>
        </w:rPr>
      </w:pPr>
      <w:r w:rsidRPr="00323628">
        <w:rPr>
          <w:rFonts w:cs="Arial"/>
        </w:rPr>
        <w:t xml:space="preserve">Although the roles may vary, the core skills required to ensure best practice and excellent patient care need to be embedded and consistent throughout whatever you do. </w:t>
      </w:r>
      <w:r w:rsidR="001D4649">
        <w:rPr>
          <w:rFonts w:cs="Arial"/>
        </w:rPr>
        <w:t>Person-centred</w:t>
      </w:r>
      <w:r w:rsidRPr="00323628">
        <w:rPr>
          <w:rFonts w:cs="Arial"/>
        </w:rPr>
        <w:t xml:space="preserve"> care, effective communication skills, following protocols and keeping individuals safe is vital to the </w:t>
      </w:r>
      <w:r w:rsidR="001903E6">
        <w:rPr>
          <w:rFonts w:cs="Arial"/>
        </w:rPr>
        <w:t>h</w:t>
      </w:r>
      <w:r w:rsidRPr="00323628">
        <w:rPr>
          <w:rFonts w:cs="Arial"/>
        </w:rPr>
        <w:t>ealthcare science support workers role.</w:t>
      </w:r>
    </w:p>
    <w:p w14:paraId="3E3FEF75" w14:textId="77777777" w:rsidR="00BA647B" w:rsidRPr="00323628" w:rsidRDefault="00BA647B" w:rsidP="00541977">
      <w:pPr>
        <w:spacing w:before="0" w:after="0"/>
        <w:rPr>
          <w:rFonts w:cs="Arial"/>
        </w:rPr>
      </w:pPr>
    </w:p>
    <w:p w14:paraId="6129F6CC" w14:textId="7E719CE8" w:rsidR="006E78EC" w:rsidRDefault="006E78EC" w:rsidP="00BA647B">
      <w:pPr>
        <w:pStyle w:val="Heading2"/>
        <w:spacing w:before="0" w:after="0"/>
      </w:pPr>
      <w:bookmarkStart w:id="3" w:name="_Toc74221744"/>
      <w:r>
        <w:t xml:space="preserve">Task 1: </w:t>
      </w:r>
      <w:r w:rsidR="00B22AF2">
        <w:t>p</w:t>
      </w:r>
      <w:r>
        <w:t>lanning</w:t>
      </w:r>
      <w:bookmarkEnd w:id="3"/>
    </w:p>
    <w:p w14:paraId="679D69AA" w14:textId="77777777" w:rsidR="00BA647B" w:rsidRPr="00BA647B" w:rsidRDefault="00BA647B" w:rsidP="00BA647B">
      <w:pPr>
        <w:spacing w:before="0" w:after="0"/>
      </w:pPr>
    </w:p>
    <w:p w14:paraId="21EDCEE5" w14:textId="48348279" w:rsidR="006E78EC" w:rsidRDefault="006E78EC" w:rsidP="00BA647B">
      <w:pPr>
        <w:pStyle w:val="Heading3"/>
        <w:spacing w:before="0" w:after="0"/>
        <w:rPr>
          <w:rFonts w:cs="Arial"/>
        </w:rPr>
      </w:pPr>
      <w:bookmarkStart w:id="4" w:name="_Toc74221745"/>
      <w:r w:rsidRPr="00323628">
        <w:rPr>
          <w:rFonts w:cs="Arial"/>
        </w:rPr>
        <w:t xml:space="preserve">Maximum </w:t>
      </w:r>
      <w:r w:rsidR="00541977">
        <w:rPr>
          <w:rFonts w:cs="Arial"/>
        </w:rPr>
        <w:t>t</w:t>
      </w:r>
      <w:r w:rsidRPr="00323628">
        <w:rPr>
          <w:rFonts w:cs="Arial"/>
        </w:rPr>
        <w:t xml:space="preserve">ime </w:t>
      </w:r>
      <w:r w:rsidR="00541977">
        <w:rPr>
          <w:rFonts w:cs="Arial"/>
        </w:rPr>
        <w:t>a</w:t>
      </w:r>
      <w:r w:rsidRPr="00323628">
        <w:rPr>
          <w:rFonts w:cs="Arial"/>
        </w:rPr>
        <w:t>llowed</w:t>
      </w:r>
      <w:bookmarkEnd w:id="4"/>
    </w:p>
    <w:p w14:paraId="217E3174" w14:textId="77777777" w:rsidR="00BA647B" w:rsidRPr="00BA647B" w:rsidRDefault="00BA647B" w:rsidP="00BA647B">
      <w:pPr>
        <w:spacing w:before="0" w:after="0"/>
      </w:pPr>
    </w:p>
    <w:p w14:paraId="3B26F86A" w14:textId="625362BE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45 minutes</w:t>
      </w:r>
    </w:p>
    <w:p w14:paraId="72E46862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6114D073" w14:textId="3F857CD3" w:rsidR="006E78EC" w:rsidRDefault="006E78EC" w:rsidP="00BA647B">
      <w:pPr>
        <w:pStyle w:val="Heading3"/>
        <w:spacing w:before="0" w:after="0"/>
        <w:rPr>
          <w:rFonts w:cs="Arial"/>
        </w:rPr>
      </w:pPr>
      <w:bookmarkStart w:id="5" w:name="_Toc74221746"/>
      <w:r w:rsidRPr="00323628">
        <w:rPr>
          <w:rFonts w:cs="Arial"/>
        </w:rPr>
        <w:t>Scenario</w:t>
      </w:r>
      <w:bookmarkEnd w:id="5"/>
    </w:p>
    <w:p w14:paraId="7F128E61" w14:textId="77777777" w:rsidR="00BA647B" w:rsidRPr="00BA647B" w:rsidRDefault="00BA647B" w:rsidP="00BA647B">
      <w:pPr>
        <w:spacing w:before="0" w:after="0"/>
      </w:pPr>
    </w:p>
    <w:p w14:paraId="768DB2BA" w14:textId="1CA65F51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will be given a scenario by your assessor at the start of this task.</w:t>
      </w:r>
    </w:p>
    <w:p w14:paraId="35A3764D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350E7970" w14:textId="6D02E166" w:rsidR="006E78EC" w:rsidRDefault="006E78EC" w:rsidP="00BA647B">
      <w:pPr>
        <w:pStyle w:val="Heading3"/>
        <w:spacing w:before="0" w:after="0"/>
        <w:rPr>
          <w:rFonts w:cs="Arial"/>
        </w:rPr>
      </w:pPr>
      <w:bookmarkStart w:id="6" w:name="_Toc74221747"/>
      <w:r w:rsidRPr="00323628">
        <w:rPr>
          <w:rFonts w:cs="Arial"/>
        </w:rPr>
        <w:t>Instructions</w:t>
      </w:r>
      <w:bookmarkEnd w:id="6"/>
    </w:p>
    <w:p w14:paraId="228DFA58" w14:textId="77777777" w:rsidR="00BA647B" w:rsidRPr="00BA647B" w:rsidRDefault="00BA647B" w:rsidP="00BA647B">
      <w:pPr>
        <w:spacing w:before="0" w:after="0"/>
      </w:pPr>
    </w:p>
    <w:p w14:paraId="07559EE0" w14:textId="3BC9D836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Relating to the scenario you have been given, answer the following questions:</w:t>
      </w:r>
    </w:p>
    <w:p w14:paraId="49786C14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7ABC9B0A" w14:textId="3BB93C05" w:rsidR="006E78EC" w:rsidRPr="006E78EC" w:rsidRDefault="00BB6323" w:rsidP="00BA647B">
      <w:pPr>
        <w:pStyle w:val="NCFE-Bullet-Short"/>
        <w:spacing w:before="0" w:after="0"/>
      </w:pPr>
      <w:r>
        <w:t>w</w:t>
      </w:r>
      <w:r w:rsidR="006E78EC" w:rsidRPr="006E78EC">
        <w:t>hat equipment do you need to undertake this task?</w:t>
      </w:r>
    </w:p>
    <w:p w14:paraId="3094BA28" w14:textId="5C5DBD27" w:rsidR="006E78EC" w:rsidRPr="006E78EC" w:rsidRDefault="00BB6323" w:rsidP="00BA647B">
      <w:pPr>
        <w:pStyle w:val="NCFE-Bullet-Short"/>
        <w:spacing w:before="0" w:after="0"/>
      </w:pPr>
      <w:r>
        <w:t>w</w:t>
      </w:r>
      <w:r w:rsidR="006E78EC" w:rsidRPr="006E78EC">
        <w:t>hat health and safety measures do you need to consider?</w:t>
      </w:r>
    </w:p>
    <w:p w14:paraId="54B65D2F" w14:textId="77777777" w:rsidR="006E78EC" w:rsidRPr="006E78EC" w:rsidRDefault="006E78EC" w:rsidP="00BA647B">
      <w:pPr>
        <w:pStyle w:val="NCFE-Bullet-Short"/>
        <w:numPr>
          <w:ilvl w:val="1"/>
          <w:numId w:val="7"/>
        </w:numPr>
        <w:spacing w:before="0" w:after="0"/>
      </w:pPr>
      <w:r w:rsidRPr="006E78EC">
        <w:t>hazards</w:t>
      </w:r>
    </w:p>
    <w:p w14:paraId="7321A6F1" w14:textId="5606C7A7" w:rsidR="006E78EC" w:rsidRPr="006E78EC" w:rsidRDefault="00DF5059" w:rsidP="00BA647B">
      <w:pPr>
        <w:pStyle w:val="NCFE-Bullet-Short"/>
        <w:numPr>
          <w:ilvl w:val="1"/>
          <w:numId w:val="7"/>
        </w:numPr>
        <w:spacing w:before="0" w:after="0"/>
      </w:pPr>
      <w:r>
        <w:t>i</w:t>
      </w:r>
      <w:r w:rsidR="006E78EC" w:rsidRPr="006E78EC">
        <w:t>nfection prevention control measures</w:t>
      </w:r>
    </w:p>
    <w:p w14:paraId="6D0E67B4" w14:textId="65A67DA7" w:rsidR="006E78EC" w:rsidRPr="006E78EC" w:rsidRDefault="00E02CF0" w:rsidP="00BA647B">
      <w:pPr>
        <w:pStyle w:val="NCFE-Bullet-Short"/>
        <w:numPr>
          <w:ilvl w:val="1"/>
          <w:numId w:val="7"/>
        </w:numPr>
        <w:spacing w:before="0" w:after="0"/>
      </w:pPr>
      <w:r>
        <w:t>p</w:t>
      </w:r>
      <w:r w:rsidRPr="00E02CF0">
        <w:t xml:space="preserve">ersonal protective equipment </w:t>
      </w:r>
      <w:r>
        <w:t>(</w:t>
      </w:r>
      <w:r w:rsidR="006E78EC" w:rsidRPr="006E78EC">
        <w:t>PPE equipment</w:t>
      </w:r>
      <w:r>
        <w:t>)</w:t>
      </w:r>
    </w:p>
    <w:p w14:paraId="5CAD63D8" w14:textId="7551E2CA" w:rsidR="006E78EC" w:rsidRPr="006E78EC" w:rsidRDefault="00BB6323" w:rsidP="00BA647B">
      <w:pPr>
        <w:pStyle w:val="NCFE-Bullet-Short"/>
        <w:spacing w:before="0" w:after="0"/>
      </w:pPr>
      <w:r>
        <w:t>w</w:t>
      </w:r>
      <w:r w:rsidR="006E78EC" w:rsidRPr="006E78EC">
        <w:t>hat safeguarding measures do you need to consider?</w:t>
      </w:r>
    </w:p>
    <w:p w14:paraId="02DC2E43" w14:textId="16464358" w:rsidR="006E78EC" w:rsidRPr="006E78EC" w:rsidRDefault="00BB6323" w:rsidP="00BA647B">
      <w:pPr>
        <w:pStyle w:val="NCFE-Bullet-Short"/>
        <w:spacing w:before="0" w:after="0"/>
      </w:pPr>
      <w:r>
        <w:t>w</w:t>
      </w:r>
      <w:r w:rsidR="006E78EC" w:rsidRPr="006E78EC">
        <w:t>hat communication skills do you need to use to undertake the task?</w:t>
      </w:r>
    </w:p>
    <w:p w14:paraId="53E77D2E" w14:textId="5E6F0F6C" w:rsidR="006E78EC" w:rsidRDefault="00BB6323" w:rsidP="0025629A">
      <w:pPr>
        <w:pStyle w:val="NCFE-Bullet-Short"/>
        <w:spacing w:before="0" w:after="0"/>
      </w:pPr>
      <w:r>
        <w:t>g</w:t>
      </w:r>
      <w:r w:rsidR="006E78EC" w:rsidRPr="006E78EC">
        <w:t xml:space="preserve">ive examples to show how you will ensure </w:t>
      </w:r>
      <w:r w:rsidR="001D4649">
        <w:t>person-centred</w:t>
      </w:r>
      <w:r w:rsidR="006E78EC" w:rsidRPr="006E78EC">
        <w:t xml:space="preserve"> care</w:t>
      </w:r>
    </w:p>
    <w:p w14:paraId="5CE13E73" w14:textId="77777777" w:rsidR="00BA647B" w:rsidRPr="00C43359" w:rsidRDefault="00BA647B" w:rsidP="00C43359">
      <w:bookmarkStart w:id="7" w:name="_Toc74221748"/>
    </w:p>
    <w:p w14:paraId="09856930" w14:textId="77777777" w:rsidR="00C43359" w:rsidRDefault="00C43359">
      <w:pPr>
        <w:spacing w:before="0" w:after="0"/>
        <w:rPr>
          <w:rFonts w:eastAsia="Arial" w:cs="Arial"/>
          <w:b/>
          <w:bCs/>
          <w:color w:val="000000" w:themeColor="text1"/>
          <w:szCs w:val="26"/>
        </w:rPr>
      </w:pPr>
      <w:r>
        <w:rPr>
          <w:rFonts w:eastAsia="Arial"/>
        </w:rPr>
        <w:br w:type="page"/>
      </w:r>
    </w:p>
    <w:p w14:paraId="72BA3A6E" w14:textId="75FD17C2" w:rsidR="006E78EC" w:rsidRDefault="006E78EC" w:rsidP="00BA647B">
      <w:pPr>
        <w:pStyle w:val="Heading2"/>
        <w:spacing w:before="0" w:after="0"/>
        <w:rPr>
          <w:rFonts w:eastAsia="Arial"/>
        </w:rPr>
      </w:pPr>
      <w:r w:rsidRPr="1FD875AB">
        <w:rPr>
          <w:rFonts w:eastAsia="Arial"/>
        </w:rPr>
        <w:lastRenderedPageBreak/>
        <w:t xml:space="preserve">Task 2: </w:t>
      </w:r>
      <w:r w:rsidR="005B746A">
        <w:rPr>
          <w:rFonts w:eastAsia="Arial"/>
        </w:rPr>
        <w:t>p</w:t>
      </w:r>
      <w:r w:rsidRPr="1FD875AB">
        <w:rPr>
          <w:rFonts w:eastAsia="Arial"/>
        </w:rPr>
        <w:t xml:space="preserve">ractical </w:t>
      </w:r>
      <w:r w:rsidR="00BB6323">
        <w:rPr>
          <w:rFonts w:eastAsia="Arial"/>
        </w:rPr>
        <w:t>a</w:t>
      </w:r>
      <w:r w:rsidRPr="1FD875AB">
        <w:rPr>
          <w:rFonts w:eastAsia="Arial"/>
        </w:rPr>
        <w:t>ctivity</w:t>
      </w:r>
      <w:bookmarkEnd w:id="7"/>
    </w:p>
    <w:p w14:paraId="68FD4978" w14:textId="77777777" w:rsidR="00BA647B" w:rsidRPr="00BA647B" w:rsidRDefault="00BA647B" w:rsidP="00BA647B">
      <w:pPr>
        <w:spacing w:before="0" w:after="0"/>
      </w:pPr>
    </w:p>
    <w:p w14:paraId="6D60944E" w14:textId="3AF87274" w:rsidR="006E78EC" w:rsidRDefault="006E78EC" w:rsidP="00BA647B">
      <w:pPr>
        <w:pStyle w:val="Heading3"/>
        <w:spacing w:before="0" w:after="0"/>
        <w:rPr>
          <w:rFonts w:cs="Arial"/>
        </w:rPr>
      </w:pPr>
      <w:bookmarkStart w:id="8" w:name="_Toc74221749"/>
      <w:r w:rsidRPr="00323628">
        <w:rPr>
          <w:rFonts w:cs="Arial"/>
        </w:rPr>
        <w:t xml:space="preserve">Maximum </w:t>
      </w:r>
      <w:r w:rsidR="00BB6323">
        <w:rPr>
          <w:rFonts w:cs="Arial"/>
        </w:rPr>
        <w:t>t</w:t>
      </w:r>
      <w:r w:rsidRPr="00323628">
        <w:rPr>
          <w:rFonts w:cs="Arial"/>
        </w:rPr>
        <w:t xml:space="preserve">ime </w:t>
      </w:r>
      <w:r w:rsidR="00BB6323">
        <w:rPr>
          <w:rFonts w:cs="Arial"/>
        </w:rPr>
        <w:t>a</w:t>
      </w:r>
      <w:r w:rsidRPr="00323628">
        <w:rPr>
          <w:rFonts w:cs="Arial"/>
        </w:rPr>
        <w:t>llowed</w:t>
      </w:r>
      <w:bookmarkEnd w:id="8"/>
    </w:p>
    <w:p w14:paraId="53ECB063" w14:textId="77777777" w:rsidR="00BA647B" w:rsidRPr="00BA647B" w:rsidRDefault="00BA647B" w:rsidP="00BA647B">
      <w:pPr>
        <w:spacing w:before="0" w:after="0"/>
      </w:pPr>
    </w:p>
    <w:p w14:paraId="2D266867" w14:textId="31E61228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30 minutes</w:t>
      </w:r>
    </w:p>
    <w:p w14:paraId="0267DA1C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357FF8D5" w14:textId="65270331" w:rsidR="006E78EC" w:rsidRDefault="006E78EC" w:rsidP="00BA647B">
      <w:pPr>
        <w:pStyle w:val="Heading3"/>
        <w:spacing w:before="0" w:after="0"/>
        <w:rPr>
          <w:rFonts w:cs="Arial"/>
        </w:rPr>
      </w:pPr>
      <w:bookmarkStart w:id="9" w:name="_Toc74221750"/>
      <w:r w:rsidRPr="00323628">
        <w:rPr>
          <w:rFonts w:cs="Arial"/>
        </w:rPr>
        <w:t>Scenario</w:t>
      </w:r>
      <w:bookmarkEnd w:id="9"/>
    </w:p>
    <w:p w14:paraId="24B25049" w14:textId="77777777" w:rsidR="00BA647B" w:rsidRPr="00BA647B" w:rsidRDefault="00BA647B" w:rsidP="00BA647B">
      <w:pPr>
        <w:spacing w:before="0" w:after="0"/>
      </w:pPr>
    </w:p>
    <w:p w14:paraId="0979CCD0" w14:textId="67BED70F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will be given a scenario by your assessor at the start of this task.</w:t>
      </w:r>
    </w:p>
    <w:p w14:paraId="1F4D52C9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20B2FB57" w14:textId="746DB7EB" w:rsidR="006E78EC" w:rsidRDefault="006E78EC" w:rsidP="00BA647B">
      <w:pPr>
        <w:pStyle w:val="Heading3"/>
        <w:spacing w:before="0" w:after="0"/>
        <w:rPr>
          <w:rFonts w:eastAsia="Arial" w:cs="Arial"/>
        </w:rPr>
      </w:pPr>
      <w:bookmarkStart w:id="10" w:name="_Toc74221751"/>
      <w:r w:rsidRPr="00323628">
        <w:rPr>
          <w:rFonts w:eastAsia="Arial" w:cs="Arial"/>
        </w:rPr>
        <w:t>Instructions</w:t>
      </w:r>
      <w:bookmarkEnd w:id="10"/>
    </w:p>
    <w:p w14:paraId="3035967A" w14:textId="77777777" w:rsidR="00BA647B" w:rsidRPr="00BA647B" w:rsidRDefault="00BA647B" w:rsidP="00BA647B">
      <w:pPr>
        <w:spacing w:before="0" w:after="0"/>
      </w:pPr>
    </w:p>
    <w:p w14:paraId="0D60FFCA" w14:textId="12DA9393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Your instructions are included in the scenario sheet you will be given by your assessor.</w:t>
      </w:r>
    </w:p>
    <w:p w14:paraId="5EE65BC4" w14:textId="77777777" w:rsidR="00C43359" w:rsidRPr="00C43359" w:rsidRDefault="00C43359" w:rsidP="00C43359">
      <w:pPr>
        <w:spacing w:before="0" w:after="0"/>
      </w:pPr>
      <w:bookmarkStart w:id="11" w:name="_Toc74221752"/>
    </w:p>
    <w:p w14:paraId="5D41B149" w14:textId="2025A2E1" w:rsidR="006E78EC" w:rsidRDefault="006E78EC" w:rsidP="00BA647B">
      <w:pPr>
        <w:pStyle w:val="Heading2"/>
        <w:spacing w:before="0" w:after="0"/>
      </w:pPr>
      <w:r>
        <w:t xml:space="preserve">Task 3: </w:t>
      </w:r>
      <w:r w:rsidR="000E4B1B">
        <w:t xml:space="preserve">data </w:t>
      </w:r>
      <w:r w:rsidR="005B746A">
        <w:t>a</w:t>
      </w:r>
      <w:r>
        <w:t>nalysis and recommendation</w:t>
      </w:r>
      <w:bookmarkEnd w:id="11"/>
    </w:p>
    <w:p w14:paraId="4548C256" w14:textId="77777777" w:rsidR="00BA647B" w:rsidRDefault="00BA647B" w:rsidP="00BA647B">
      <w:pPr>
        <w:pStyle w:val="Heading3"/>
        <w:spacing w:before="0" w:after="0"/>
        <w:rPr>
          <w:rFonts w:cs="Arial"/>
        </w:rPr>
      </w:pPr>
      <w:bookmarkStart w:id="12" w:name="_Toc74221753"/>
    </w:p>
    <w:p w14:paraId="3C3B339B" w14:textId="4BFB7D9F" w:rsidR="006E78EC" w:rsidRDefault="006E78EC" w:rsidP="00BA647B">
      <w:pPr>
        <w:pStyle w:val="Heading3"/>
        <w:spacing w:before="0" w:after="0"/>
        <w:rPr>
          <w:rFonts w:cs="Arial"/>
        </w:rPr>
      </w:pPr>
      <w:r w:rsidRPr="00323628">
        <w:rPr>
          <w:rFonts w:cs="Arial"/>
        </w:rPr>
        <w:t xml:space="preserve">Maximum </w:t>
      </w:r>
      <w:r w:rsidR="001C6202">
        <w:rPr>
          <w:rFonts w:cs="Arial"/>
        </w:rPr>
        <w:t>tim</w:t>
      </w:r>
      <w:r w:rsidRPr="00323628">
        <w:rPr>
          <w:rFonts w:cs="Arial"/>
        </w:rPr>
        <w:t xml:space="preserve">e </w:t>
      </w:r>
      <w:r w:rsidR="001C6202">
        <w:rPr>
          <w:rFonts w:cs="Arial"/>
        </w:rPr>
        <w:t>a</w:t>
      </w:r>
      <w:r w:rsidRPr="00323628">
        <w:rPr>
          <w:rFonts w:cs="Arial"/>
        </w:rPr>
        <w:t>llowed</w:t>
      </w:r>
      <w:bookmarkEnd w:id="12"/>
    </w:p>
    <w:p w14:paraId="0A0F16FB" w14:textId="77777777" w:rsidR="00BA647B" w:rsidRPr="00BA647B" w:rsidRDefault="00BA647B" w:rsidP="00BA647B">
      <w:pPr>
        <w:spacing w:before="0" w:after="0"/>
      </w:pPr>
    </w:p>
    <w:p w14:paraId="4637A556" w14:textId="3400078A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45 minutes</w:t>
      </w:r>
    </w:p>
    <w:p w14:paraId="4DABBE76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5FCEC0E3" w14:textId="50B69D64" w:rsidR="006E78EC" w:rsidRDefault="006E78EC" w:rsidP="00BA647B">
      <w:pPr>
        <w:pStyle w:val="Heading3"/>
        <w:spacing w:before="0" w:after="0"/>
        <w:rPr>
          <w:rFonts w:cs="Arial"/>
        </w:rPr>
      </w:pPr>
      <w:bookmarkStart w:id="13" w:name="_Toc74221754"/>
      <w:r w:rsidRPr="00323628">
        <w:rPr>
          <w:rFonts w:cs="Arial"/>
        </w:rPr>
        <w:t>Scenario</w:t>
      </w:r>
      <w:bookmarkEnd w:id="13"/>
    </w:p>
    <w:p w14:paraId="08C0EE15" w14:textId="77777777" w:rsidR="00BA647B" w:rsidRPr="00BA647B" w:rsidRDefault="00BA647B" w:rsidP="00BA647B">
      <w:pPr>
        <w:spacing w:before="0" w:after="0"/>
      </w:pPr>
    </w:p>
    <w:p w14:paraId="19CAACD8" w14:textId="6C7A4C8E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are working on a hospital ward and have been given information on readings for a patient on the ward. You have been asked to copy this information onto the patient’s record form and make notes on the readings.</w:t>
      </w:r>
    </w:p>
    <w:p w14:paraId="2AD7D4E1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0F558EEC" w14:textId="34745DDB" w:rsidR="006E78EC" w:rsidRDefault="006E78EC" w:rsidP="00BA647B">
      <w:pPr>
        <w:pStyle w:val="Heading3"/>
        <w:spacing w:before="0" w:after="0"/>
        <w:rPr>
          <w:rFonts w:cs="Arial"/>
        </w:rPr>
      </w:pPr>
      <w:bookmarkStart w:id="14" w:name="_Toc74221755"/>
      <w:r w:rsidRPr="00323628">
        <w:rPr>
          <w:rFonts w:cs="Arial"/>
        </w:rPr>
        <w:t xml:space="preserve">Resources </w:t>
      </w:r>
      <w:r w:rsidR="00BB6323">
        <w:rPr>
          <w:rFonts w:cs="Arial"/>
        </w:rPr>
        <w:t>r</w:t>
      </w:r>
      <w:r w:rsidRPr="00323628">
        <w:rPr>
          <w:rFonts w:cs="Arial"/>
        </w:rPr>
        <w:t>equired</w:t>
      </w:r>
      <w:bookmarkEnd w:id="14"/>
    </w:p>
    <w:p w14:paraId="097C383D" w14:textId="77777777" w:rsidR="00BA647B" w:rsidRPr="00BA647B" w:rsidRDefault="00BA647B" w:rsidP="00BA647B">
      <w:pPr>
        <w:spacing w:before="0" w:after="0"/>
      </w:pPr>
    </w:p>
    <w:p w14:paraId="6058ACE7" w14:textId="3D7A3176" w:rsidR="006E78EC" w:rsidRPr="006E78EC" w:rsidRDefault="00BB6323" w:rsidP="00BA647B">
      <w:pPr>
        <w:pStyle w:val="NCFE-Bullet-Short"/>
        <w:spacing w:before="0" w:after="0"/>
      </w:pPr>
      <w:r>
        <w:t>p</w:t>
      </w:r>
      <w:r w:rsidR="006E78EC" w:rsidRPr="006E78EC">
        <w:t>atient data (appendix 2)</w:t>
      </w:r>
    </w:p>
    <w:p w14:paraId="44EE0A76" w14:textId="08C34476" w:rsidR="006E78EC" w:rsidRDefault="00BB6323" w:rsidP="00BA647B">
      <w:pPr>
        <w:pStyle w:val="NCFE-Bullet-Short"/>
        <w:spacing w:before="0" w:after="0"/>
      </w:pPr>
      <w:r>
        <w:t>c</w:t>
      </w:r>
      <w:r w:rsidR="006E78EC" w:rsidRPr="006E78EC">
        <w:t>onfidential patient record form (appendix 3)</w:t>
      </w:r>
    </w:p>
    <w:p w14:paraId="1E74222F" w14:textId="77777777" w:rsidR="00BA647B" w:rsidRPr="006E78EC" w:rsidRDefault="00BA647B" w:rsidP="00BA647B">
      <w:pPr>
        <w:pStyle w:val="NCFE-Bullet-Short"/>
        <w:numPr>
          <w:ilvl w:val="0"/>
          <w:numId w:val="0"/>
        </w:numPr>
        <w:spacing w:before="0" w:after="0"/>
        <w:ind w:left="397"/>
      </w:pPr>
    </w:p>
    <w:p w14:paraId="7B1423F6" w14:textId="68502CA1" w:rsidR="006E78EC" w:rsidRDefault="006E78EC" w:rsidP="00BA647B">
      <w:pPr>
        <w:pStyle w:val="Heading3"/>
        <w:spacing w:before="0" w:after="0"/>
        <w:rPr>
          <w:rFonts w:cs="Arial"/>
        </w:rPr>
      </w:pPr>
      <w:bookmarkStart w:id="15" w:name="_Toc74221756"/>
      <w:r w:rsidRPr="00323628">
        <w:rPr>
          <w:rFonts w:cs="Arial"/>
        </w:rPr>
        <w:t>Instructions</w:t>
      </w:r>
      <w:bookmarkEnd w:id="15"/>
    </w:p>
    <w:p w14:paraId="66CD083C" w14:textId="77777777" w:rsidR="00BA647B" w:rsidRPr="00BA647B" w:rsidRDefault="00BA647B" w:rsidP="00BA647B">
      <w:pPr>
        <w:spacing w:before="0" w:after="0"/>
      </w:pPr>
    </w:p>
    <w:p w14:paraId="27BB0245" w14:textId="77777777" w:rsidR="00FB5B2E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should fill out the confidential patient’s record form, fill in any action notes, and the process of reporting abnormal results.</w:t>
      </w:r>
      <w:r w:rsidR="00FB5B2E">
        <w:rPr>
          <w:rFonts w:cs="Arial"/>
        </w:rPr>
        <w:t xml:space="preserve"> </w:t>
      </w:r>
    </w:p>
    <w:p w14:paraId="232D41EA" w14:textId="77777777" w:rsidR="00FB5B2E" w:rsidRDefault="00FB5B2E" w:rsidP="00BA647B">
      <w:pPr>
        <w:spacing w:before="0" w:after="0"/>
        <w:rPr>
          <w:rFonts w:cs="Arial"/>
        </w:rPr>
      </w:pPr>
    </w:p>
    <w:p w14:paraId="1A94F285" w14:textId="77777777" w:rsidR="00FB5B2E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should take into consideration any safeguarding or risk assessment actions that may be required.</w:t>
      </w:r>
      <w:r w:rsidR="00FB5B2E">
        <w:rPr>
          <w:rFonts w:cs="Arial"/>
        </w:rPr>
        <w:t xml:space="preserve"> </w:t>
      </w:r>
    </w:p>
    <w:p w14:paraId="7113BB9B" w14:textId="77777777" w:rsidR="00A750ED" w:rsidRDefault="00A750ED" w:rsidP="00BA647B">
      <w:pPr>
        <w:spacing w:before="0" w:after="0"/>
        <w:rPr>
          <w:rFonts w:cs="Arial"/>
        </w:rPr>
      </w:pPr>
    </w:p>
    <w:p w14:paraId="054A46E4" w14:textId="673ED8E5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You should make recommendations for future actions or treatments.</w:t>
      </w:r>
    </w:p>
    <w:p w14:paraId="3F06D4B2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33E52EEC" w14:textId="77777777" w:rsidR="00C43359" w:rsidRDefault="00C43359">
      <w:pPr>
        <w:spacing w:before="0" w:after="0"/>
        <w:rPr>
          <w:rFonts w:eastAsiaTheme="majorEastAsia" w:cs="Arial"/>
          <w:b/>
          <w:bCs/>
          <w:color w:val="000000" w:themeColor="text1"/>
          <w:szCs w:val="26"/>
        </w:rPr>
      </w:pPr>
      <w:bookmarkStart w:id="16" w:name="_Toc74221757"/>
      <w:r>
        <w:br w:type="page"/>
      </w:r>
    </w:p>
    <w:p w14:paraId="0D8E4869" w14:textId="5E2105B7" w:rsidR="006E78EC" w:rsidRDefault="006E78EC" w:rsidP="00BA647B">
      <w:pPr>
        <w:pStyle w:val="Heading2"/>
        <w:spacing w:before="0" w:after="0"/>
      </w:pPr>
      <w:r>
        <w:lastRenderedPageBreak/>
        <w:t xml:space="preserve">Task 4: </w:t>
      </w:r>
      <w:r w:rsidR="000E4B1B">
        <w:t>e</w:t>
      </w:r>
      <w:r>
        <w:t>valuation</w:t>
      </w:r>
      <w:bookmarkEnd w:id="16"/>
    </w:p>
    <w:p w14:paraId="096E4678" w14:textId="77777777" w:rsidR="00BA647B" w:rsidRPr="00BA647B" w:rsidRDefault="00BA647B" w:rsidP="00BA647B">
      <w:pPr>
        <w:spacing w:before="0" w:after="0"/>
      </w:pPr>
    </w:p>
    <w:p w14:paraId="267CA4BC" w14:textId="0DEE7378" w:rsidR="006E78EC" w:rsidRDefault="006E78EC" w:rsidP="00BA647B">
      <w:pPr>
        <w:pStyle w:val="Heading3"/>
        <w:spacing w:before="0" w:after="0"/>
        <w:rPr>
          <w:rFonts w:cs="Arial"/>
        </w:rPr>
      </w:pPr>
      <w:bookmarkStart w:id="17" w:name="_Toc74221758"/>
      <w:r w:rsidRPr="00323628">
        <w:rPr>
          <w:rFonts w:cs="Arial"/>
        </w:rPr>
        <w:t xml:space="preserve">Maximum </w:t>
      </w:r>
      <w:r w:rsidR="00BB6323">
        <w:rPr>
          <w:rFonts w:cs="Arial"/>
        </w:rPr>
        <w:t>t</w:t>
      </w:r>
      <w:r w:rsidRPr="00323628">
        <w:rPr>
          <w:rFonts w:cs="Arial"/>
        </w:rPr>
        <w:t xml:space="preserve">ime </w:t>
      </w:r>
      <w:r w:rsidR="00BB6323">
        <w:rPr>
          <w:rFonts w:cs="Arial"/>
        </w:rPr>
        <w:t>a</w:t>
      </w:r>
      <w:r w:rsidRPr="00323628">
        <w:rPr>
          <w:rFonts w:cs="Arial"/>
        </w:rPr>
        <w:t>llowed</w:t>
      </w:r>
      <w:bookmarkEnd w:id="17"/>
    </w:p>
    <w:p w14:paraId="0FFEBB5E" w14:textId="77777777" w:rsidR="00BA647B" w:rsidRPr="00BA647B" w:rsidRDefault="00BA647B" w:rsidP="00BA647B">
      <w:pPr>
        <w:spacing w:before="0" w:after="0"/>
      </w:pPr>
    </w:p>
    <w:p w14:paraId="16C889CE" w14:textId="002DFDEC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>30 minutes (including preparation time and presentation time)</w:t>
      </w:r>
    </w:p>
    <w:p w14:paraId="12B718F0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265B5E95" w14:textId="4DEF03F3" w:rsidR="006E78EC" w:rsidRDefault="006E78EC" w:rsidP="00BA647B">
      <w:pPr>
        <w:pStyle w:val="Heading3"/>
        <w:spacing w:before="0" w:after="0"/>
        <w:rPr>
          <w:rFonts w:cs="Arial"/>
        </w:rPr>
      </w:pPr>
      <w:bookmarkStart w:id="18" w:name="_Toc74221759"/>
      <w:r w:rsidRPr="00323628">
        <w:rPr>
          <w:rFonts w:cs="Arial"/>
        </w:rPr>
        <w:t xml:space="preserve">Resources </w:t>
      </w:r>
      <w:r w:rsidR="00BB6323">
        <w:rPr>
          <w:rFonts w:cs="Arial"/>
        </w:rPr>
        <w:t>r</w:t>
      </w:r>
      <w:r w:rsidRPr="00323628">
        <w:rPr>
          <w:rFonts w:cs="Arial"/>
        </w:rPr>
        <w:t>equired</w:t>
      </w:r>
      <w:bookmarkEnd w:id="18"/>
    </w:p>
    <w:p w14:paraId="7B5627C1" w14:textId="77777777" w:rsidR="00BA647B" w:rsidRPr="00BA647B" w:rsidRDefault="00BA647B" w:rsidP="00572139">
      <w:pPr>
        <w:spacing w:before="0" w:after="0"/>
        <w:ind w:hanging="397"/>
      </w:pPr>
    </w:p>
    <w:p w14:paraId="1A483D31" w14:textId="466311F5" w:rsidR="006E78EC" w:rsidRPr="00A750ED" w:rsidRDefault="00A750ED" w:rsidP="00572139">
      <w:pPr>
        <w:pStyle w:val="ListParagraph"/>
        <w:numPr>
          <w:ilvl w:val="0"/>
          <w:numId w:val="12"/>
        </w:numPr>
        <w:spacing w:before="0" w:after="0"/>
        <w:ind w:left="397" w:hanging="397"/>
        <w:rPr>
          <w:rFonts w:cs="Arial"/>
        </w:rPr>
      </w:pPr>
      <w:r>
        <w:rPr>
          <w:rFonts w:cs="Arial"/>
        </w:rPr>
        <w:t>c</w:t>
      </w:r>
      <w:r w:rsidR="006E78EC" w:rsidRPr="00A750ED">
        <w:rPr>
          <w:rFonts w:cs="Arial"/>
        </w:rPr>
        <w:t>omputer access to create presentation</w:t>
      </w:r>
    </w:p>
    <w:p w14:paraId="3C585559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60604A14" w14:textId="5FD65D98" w:rsidR="006E78EC" w:rsidRDefault="006E78EC" w:rsidP="00BA647B">
      <w:pPr>
        <w:pStyle w:val="Heading3"/>
        <w:spacing w:before="0" w:after="0"/>
        <w:rPr>
          <w:rFonts w:cs="Arial"/>
        </w:rPr>
      </w:pPr>
      <w:bookmarkStart w:id="19" w:name="_Toc74221760"/>
      <w:r w:rsidRPr="00323628">
        <w:rPr>
          <w:rFonts w:cs="Arial"/>
        </w:rPr>
        <w:t>Instructions</w:t>
      </w:r>
      <w:bookmarkEnd w:id="19"/>
    </w:p>
    <w:p w14:paraId="3DD16DA8" w14:textId="77777777" w:rsidR="00BA647B" w:rsidRPr="00BA647B" w:rsidRDefault="00BA647B" w:rsidP="00BA647B">
      <w:pPr>
        <w:spacing w:before="0" w:after="0"/>
      </w:pPr>
    </w:p>
    <w:p w14:paraId="6906D3D4" w14:textId="5FFC5F2F" w:rsidR="006E78EC" w:rsidRDefault="006E78EC" w:rsidP="00BA647B">
      <w:pPr>
        <w:spacing w:before="0" w:after="0"/>
        <w:rPr>
          <w:rFonts w:cs="Arial"/>
        </w:rPr>
      </w:pPr>
      <w:r w:rsidRPr="00323628">
        <w:rPr>
          <w:rFonts w:cs="Arial"/>
        </w:rPr>
        <w:t xml:space="preserve">In relation to the </w:t>
      </w:r>
      <w:r w:rsidR="00DF5DB7">
        <w:rPr>
          <w:rFonts w:cs="Arial"/>
        </w:rPr>
        <w:t>3</w:t>
      </w:r>
      <w:r w:rsidRPr="00323628">
        <w:rPr>
          <w:rFonts w:cs="Arial"/>
        </w:rPr>
        <w:t xml:space="preserve"> assessment tasks you have already completed, prepare a short presentation that answers the following questions:</w:t>
      </w:r>
    </w:p>
    <w:p w14:paraId="13F2C068" w14:textId="77777777" w:rsidR="00BA647B" w:rsidRPr="00323628" w:rsidRDefault="00BA647B" w:rsidP="00BA647B">
      <w:pPr>
        <w:spacing w:before="0" w:after="0"/>
        <w:rPr>
          <w:rFonts w:cs="Arial"/>
        </w:rPr>
      </w:pPr>
    </w:p>
    <w:p w14:paraId="45F961CE" w14:textId="418CAAD5" w:rsidR="006E78EC" w:rsidRPr="00323628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eastAsia="Arial" w:cs="Arial"/>
        </w:rPr>
      </w:pPr>
      <w:r w:rsidRPr="00323628">
        <w:rPr>
          <w:rFonts w:cs="Arial"/>
        </w:rPr>
        <w:t xml:space="preserve">Identify </w:t>
      </w:r>
      <w:r w:rsidR="00BF0473">
        <w:rPr>
          <w:rFonts w:cs="Arial"/>
        </w:rPr>
        <w:t>2</w:t>
      </w:r>
      <w:r w:rsidRPr="00323628">
        <w:rPr>
          <w:rFonts w:cs="Arial"/>
        </w:rPr>
        <w:t xml:space="preserve"> key points that you needed to consider when planning </w:t>
      </w:r>
      <w:r w:rsidR="00093329">
        <w:rPr>
          <w:rFonts w:cs="Arial"/>
        </w:rPr>
        <w:t>t</w:t>
      </w:r>
      <w:r w:rsidRPr="00323628">
        <w:rPr>
          <w:rFonts w:cs="Arial"/>
        </w:rPr>
        <w:t>ask 1</w:t>
      </w:r>
    </w:p>
    <w:p w14:paraId="0B29E3FF" w14:textId="38DD4367" w:rsidR="006E78EC" w:rsidRPr="00323628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cs="Arial"/>
        </w:rPr>
      </w:pPr>
      <w:r w:rsidRPr="00323628">
        <w:rPr>
          <w:rFonts w:eastAsia="Calibri" w:cs="Arial"/>
        </w:rPr>
        <w:t>Evaluate how you approached this task</w:t>
      </w:r>
    </w:p>
    <w:p w14:paraId="611C5E0A" w14:textId="4708BB53" w:rsidR="006E78EC" w:rsidRPr="00323628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cs="Arial"/>
        </w:rPr>
      </w:pPr>
      <w:r w:rsidRPr="00323628">
        <w:rPr>
          <w:rFonts w:eastAsia="Calibri" w:cs="Arial"/>
        </w:rPr>
        <w:t xml:space="preserve">Give </w:t>
      </w:r>
      <w:r w:rsidR="00BF0473">
        <w:rPr>
          <w:rFonts w:eastAsia="Calibri" w:cs="Arial"/>
        </w:rPr>
        <w:t>2</w:t>
      </w:r>
      <w:r w:rsidRPr="00323628">
        <w:rPr>
          <w:rFonts w:eastAsia="Calibri" w:cs="Arial"/>
        </w:rPr>
        <w:t xml:space="preserve"> examples to show how you maintained </w:t>
      </w:r>
      <w:r w:rsidR="001D4649">
        <w:rPr>
          <w:rFonts w:eastAsia="Calibri" w:cs="Arial"/>
        </w:rPr>
        <w:t>person-centred</w:t>
      </w:r>
      <w:r w:rsidRPr="00323628">
        <w:rPr>
          <w:rFonts w:eastAsia="Calibri" w:cs="Arial"/>
        </w:rPr>
        <w:t xml:space="preserve"> care when undertaking the practical activity in task</w:t>
      </w:r>
    </w:p>
    <w:p w14:paraId="18508C83" w14:textId="252FEC78" w:rsidR="006E78EC" w:rsidRPr="00323628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cs="Arial"/>
        </w:rPr>
      </w:pPr>
      <w:r w:rsidRPr="00323628">
        <w:rPr>
          <w:rFonts w:eastAsia="Calibri" w:cs="Arial"/>
        </w:rPr>
        <w:t xml:space="preserve">Identify a skill you feel you need to develop in relation to </w:t>
      </w:r>
      <w:r w:rsidR="001D4649">
        <w:rPr>
          <w:rFonts w:eastAsia="Calibri" w:cs="Arial"/>
        </w:rPr>
        <w:t>person-centred</w:t>
      </w:r>
      <w:r w:rsidRPr="00323628">
        <w:rPr>
          <w:rFonts w:eastAsia="Calibri" w:cs="Arial"/>
        </w:rPr>
        <w:t xml:space="preserve"> care and explain why</w:t>
      </w:r>
    </w:p>
    <w:p w14:paraId="652B4020" w14:textId="3A8F78EF" w:rsidR="006E78EC" w:rsidRPr="00323628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cs="Arial"/>
        </w:rPr>
      </w:pPr>
      <w:r w:rsidRPr="00323628">
        <w:rPr>
          <w:rFonts w:eastAsia="Calibri" w:cs="Arial"/>
        </w:rPr>
        <w:t>Explain the importance of recording readings accurately and reporting abnormal results</w:t>
      </w:r>
    </w:p>
    <w:p w14:paraId="4747F0DA" w14:textId="2D1F2B49" w:rsidR="006E78EC" w:rsidRPr="00BA647B" w:rsidRDefault="006E78EC" w:rsidP="00BA647B">
      <w:pPr>
        <w:pStyle w:val="ListParagraph"/>
        <w:numPr>
          <w:ilvl w:val="0"/>
          <w:numId w:val="11"/>
        </w:numPr>
        <w:spacing w:before="0" w:after="0"/>
        <w:ind w:left="426" w:hanging="426"/>
        <w:rPr>
          <w:rFonts w:cs="Arial"/>
        </w:rPr>
      </w:pPr>
      <w:r w:rsidRPr="00323628">
        <w:rPr>
          <w:rFonts w:eastAsia="Calibri" w:cs="Arial"/>
        </w:rPr>
        <w:t xml:space="preserve">In relation to </w:t>
      </w:r>
      <w:r w:rsidR="00093329">
        <w:rPr>
          <w:rFonts w:eastAsia="Calibri" w:cs="Arial"/>
        </w:rPr>
        <w:t>t</w:t>
      </w:r>
      <w:r w:rsidRPr="00323628">
        <w:rPr>
          <w:rFonts w:eastAsia="Calibri" w:cs="Arial"/>
        </w:rPr>
        <w:t>ask 3, identify the consequences to health if abnormal results are not reported</w:t>
      </w:r>
    </w:p>
    <w:p w14:paraId="0ABCB84A" w14:textId="77777777" w:rsidR="00BA647B" w:rsidRPr="00323628" w:rsidRDefault="00BA647B" w:rsidP="00BA647B">
      <w:pPr>
        <w:pStyle w:val="ListParagraph"/>
        <w:spacing w:before="0" w:after="0"/>
        <w:ind w:left="426"/>
        <w:rPr>
          <w:rFonts w:cs="Arial"/>
        </w:rPr>
      </w:pPr>
    </w:p>
    <w:p w14:paraId="2DEFC43F" w14:textId="75FDE9DA" w:rsidR="006E78EC" w:rsidRDefault="006E78EC" w:rsidP="00E62886">
      <w:pPr>
        <w:keepNext/>
        <w:keepLines/>
        <w:spacing w:before="0" w:after="0"/>
        <w:rPr>
          <w:rFonts w:cs="Arial"/>
        </w:rPr>
      </w:pPr>
      <w:r w:rsidRPr="00323628">
        <w:rPr>
          <w:rFonts w:cs="Arial"/>
        </w:rPr>
        <w:t>Your presentation should take the form of either</w:t>
      </w:r>
      <w:r w:rsidR="00BA647B">
        <w:rPr>
          <w:rFonts w:cs="Arial"/>
        </w:rPr>
        <w:t>:</w:t>
      </w:r>
    </w:p>
    <w:p w14:paraId="290155B8" w14:textId="77777777" w:rsidR="00BA647B" w:rsidRPr="00327301" w:rsidRDefault="00BA647B" w:rsidP="00E62886">
      <w:pPr>
        <w:keepNext/>
        <w:keepLines/>
        <w:spacing w:before="0" w:after="0"/>
        <w:rPr>
          <w:rFonts w:cs="Arial"/>
          <w:sz w:val="18"/>
          <w:szCs w:val="16"/>
        </w:rPr>
      </w:pPr>
    </w:p>
    <w:p w14:paraId="624871B0" w14:textId="4FE7B089" w:rsidR="006E78EC" w:rsidRPr="006E78EC" w:rsidRDefault="006E61A0" w:rsidP="00E62886">
      <w:pPr>
        <w:pStyle w:val="NCFE-Bullet-Short"/>
        <w:keepNext/>
        <w:keepLines/>
        <w:spacing w:before="0" w:after="0"/>
      </w:pPr>
      <w:r>
        <w:t>a</w:t>
      </w:r>
      <w:r w:rsidR="006E78EC" w:rsidRPr="006E78EC">
        <w:t xml:space="preserve"> PowerPoint presentation</w:t>
      </w:r>
    </w:p>
    <w:p w14:paraId="103E4DC0" w14:textId="61B4D106" w:rsidR="006E78EC" w:rsidRPr="006E78EC" w:rsidRDefault="006E61A0" w:rsidP="00BA647B">
      <w:pPr>
        <w:pStyle w:val="NCFE-Bullet-Short"/>
        <w:spacing w:before="0" w:after="0"/>
        <w:rPr>
          <w:b/>
        </w:rPr>
      </w:pPr>
      <w:r>
        <w:t>a</w:t>
      </w:r>
      <w:r w:rsidR="006E78EC" w:rsidRPr="006E78EC">
        <w:t xml:space="preserve"> leaflet/bookle</w:t>
      </w:r>
      <w:r>
        <w:t>t</w:t>
      </w:r>
    </w:p>
    <w:p w14:paraId="413965F0" w14:textId="6F5DB5C5" w:rsidR="006E78EC" w:rsidRDefault="006E78EC" w:rsidP="00BA647B">
      <w:pPr>
        <w:pStyle w:val="Heading1"/>
        <w:spacing w:before="0" w:after="0"/>
        <w:rPr>
          <w:rFonts w:cs="Arial"/>
        </w:rPr>
      </w:pPr>
      <w:bookmarkStart w:id="20" w:name="_Toc74221761"/>
      <w:r w:rsidRPr="00323628">
        <w:rPr>
          <w:rFonts w:cs="Arial"/>
        </w:rPr>
        <w:lastRenderedPageBreak/>
        <w:t>Appendix</w:t>
      </w:r>
      <w:bookmarkEnd w:id="20"/>
    </w:p>
    <w:p w14:paraId="791339E1" w14:textId="77777777" w:rsidR="00BA647B" w:rsidRPr="00BA647B" w:rsidRDefault="00BA647B" w:rsidP="00BA647B">
      <w:pPr>
        <w:spacing w:before="0" w:after="0"/>
      </w:pPr>
    </w:p>
    <w:p w14:paraId="520881F3" w14:textId="70D0FA36" w:rsidR="006E78EC" w:rsidRDefault="006E78EC" w:rsidP="00BA647B">
      <w:pPr>
        <w:pStyle w:val="Heading2"/>
        <w:spacing w:before="0" w:after="0"/>
        <w:rPr>
          <w:rFonts w:eastAsia="Times New Roman"/>
          <w:lang w:eastAsia="en-GB"/>
        </w:rPr>
      </w:pPr>
      <w:bookmarkStart w:id="21" w:name="_Toc74221762"/>
      <w:r w:rsidRPr="00323628">
        <w:t>Appendix 1</w:t>
      </w:r>
      <w:bookmarkEnd w:id="21"/>
      <w:r w:rsidRPr="00323628">
        <w:rPr>
          <w:rFonts w:eastAsia="Times New Roman"/>
          <w:lang w:eastAsia="en-GB"/>
        </w:rPr>
        <w:t xml:space="preserve">: </w:t>
      </w:r>
      <w:r w:rsidR="00836A92">
        <w:rPr>
          <w:rFonts w:eastAsia="Times New Roman"/>
          <w:lang w:eastAsia="en-GB"/>
        </w:rPr>
        <w:t>c</w:t>
      </w:r>
      <w:r w:rsidRPr="00323628">
        <w:rPr>
          <w:rFonts w:eastAsia="Times New Roman"/>
          <w:lang w:eastAsia="en-GB"/>
        </w:rPr>
        <w:t xml:space="preserve">onfidential </w:t>
      </w:r>
      <w:r w:rsidR="006E61A0">
        <w:rPr>
          <w:rFonts w:eastAsia="Times New Roman"/>
          <w:lang w:eastAsia="en-GB"/>
        </w:rPr>
        <w:t>p</w:t>
      </w:r>
      <w:r w:rsidRPr="00323628">
        <w:rPr>
          <w:rFonts w:eastAsia="Times New Roman"/>
          <w:lang w:eastAsia="en-GB"/>
        </w:rPr>
        <w:t xml:space="preserve">atient </w:t>
      </w:r>
      <w:r w:rsidR="006E61A0">
        <w:rPr>
          <w:rFonts w:eastAsia="Times New Roman"/>
          <w:lang w:eastAsia="en-GB"/>
        </w:rPr>
        <w:t>r</w:t>
      </w:r>
      <w:r w:rsidRPr="00323628">
        <w:rPr>
          <w:rFonts w:eastAsia="Times New Roman"/>
          <w:lang w:eastAsia="en-GB"/>
        </w:rPr>
        <w:t xml:space="preserve">ecord </w:t>
      </w:r>
      <w:r w:rsidR="006E61A0">
        <w:rPr>
          <w:rFonts w:eastAsia="Times New Roman"/>
          <w:lang w:eastAsia="en-GB"/>
        </w:rPr>
        <w:t>f</w:t>
      </w:r>
      <w:r w:rsidRPr="00323628">
        <w:rPr>
          <w:rFonts w:eastAsia="Times New Roman"/>
          <w:lang w:eastAsia="en-GB"/>
        </w:rPr>
        <w:t>orm</w:t>
      </w:r>
    </w:p>
    <w:p w14:paraId="6AC432F7" w14:textId="77777777" w:rsidR="00BA647B" w:rsidRPr="00BA647B" w:rsidRDefault="00BA647B" w:rsidP="00BA647B">
      <w:pPr>
        <w:spacing w:before="0" w:after="0"/>
        <w:rPr>
          <w:lang w:eastAsia="en-GB"/>
        </w:rPr>
      </w:pPr>
    </w:p>
    <w:tbl>
      <w:tblPr>
        <w:tblW w:w="4959" w:type="pct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211"/>
        <w:gridCol w:w="2403"/>
        <w:gridCol w:w="270"/>
        <w:gridCol w:w="935"/>
        <w:gridCol w:w="1475"/>
        <w:gridCol w:w="2893"/>
        <w:gridCol w:w="1102"/>
      </w:tblGrid>
      <w:tr w:rsidR="006E78EC" w:rsidRPr="00323628" w14:paraId="1265ED8A" w14:textId="77777777" w:rsidTr="00BA647B">
        <w:trPr>
          <w:cantSplit/>
        </w:trPr>
        <w:tc>
          <w:tcPr>
            <w:tcW w:w="4819" w:type="dxa"/>
            <w:gridSpan w:val="4"/>
            <w:shd w:val="clear" w:color="auto" w:fill="auto"/>
            <w:hideMark/>
          </w:tcPr>
          <w:p w14:paraId="2B6E3859" w14:textId="07088F11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Confidential </w:t>
            </w:r>
            <w:r w:rsidR="006E61A0">
              <w:rPr>
                <w:rFonts w:cs="Arial"/>
                <w:b/>
                <w:lang w:eastAsia="en-GB"/>
              </w:rPr>
              <w:t>p</w:t>
            </w:r>
            <w:r w:rsidRPr="00323628">
              <w:rPr>
                <w:rFonts w:cs="Arial"/>
                <w:b/>
                <w:lang w:eastAsia="en-GB"/>
              </w:rPr>
              <w:t xml:space="preserve">atient </w:t>
            </w:r>
            <w:r w:rsidR="006E61A0">
              <w:rPr>
                <w:rFonts w:cs="Arial"/>
                <w:b/>
                <w:lang w:eastAsia="en-GB"/>
              </w:rPr>
              <w:t>r</w:t>
            </w:r>
            <w:r w:rsidRPr="00323628">
              <w:rPr>
                <w:rFonts w:cs="Arial"/>
                <w:b/>
                <w:lang w:eastAsia="en-GB"/>
              </w:rPr>
              <w:t xml:space="preserve">ecord </w:t>
            </w:r>
            <w:r w:rsidR="006E61A0">
              <w:rPr>
                <w:rFonts w:cs="Arial"/>
                <w:b/>
                <w:lang w:eastAsia="en-GB"/>
              </w:rPr>
              <w:t>fo</w:t>
            </w:r>
            <w:r w:rsidRPr="00323628">
              <w:rPr>
                <w:rFonts w:cs="Arial"/>
                <w:b/>
                <w:lang w:eastAsia="en-GB"/>
              </w:rPr>
              <w:t>rm</w:t>
            </w:r>
          </w:p>
        </w:tc>
        <w:tc>
          <w:tcPr>
            <w:tcW w:w="5470" w:type="dxa"/>
            <w:gridSpan w:val="3"/>
            <w:shd w:val="clear" w:color="auto" w:fill="auto"/>
            <w:hideMark/>
          </w:tcPr>
          <w:p w14:paraId="3E74657B" w14:textId="77777777" w:rsidR="006E78EC" w:rsidRPr="00836A92" w:rsidRDefault="006E78EC" w:rsidP="00BA647B">
            <w:pPr>
              <w:spacing w:before="0" w:after="0"/>
              <w:rPr>
                <w:rFonts w:cs="Arial"/>
                <w:b/>
                <w:bCs/>
                <w:szCs w:val="18"/>
                <w:lang w:eastAsia="en-GB"/>
              </w:rPr>
            </w:pPr>
            <w:r w:rsidRPr="00836A92">
              <w:rPr>
                <w:rFonts w:cs="Arial"/>
                <w:b/>
                <w:bCs/>
                <w:lang w:eastAsia="en-GB"/>
              </w:rPr>
              <w:t xml:space="preserve">Learner name: </w:t>
            </w:r>
          </w:p>
        </w:tc>
      </w:tr>
      <w:tr w:rsidR="006E78EC" w:rsidRPr="00323628" w14:paraId="2D6F1346" w14:textId="77777777" w:rsidTr="00971791">
        <w:trPr>
          <w:cantSplit/>
        </w:trPr>
        <w:tc>
          <w:tcPr>
            <w:tcW w:w="3884" w:type="dxa"/>
            <w:gridSpan w:val="3"/>
            <w:shd w:val="clear" w:color="auto" w:fill="auto"/>
            <w:hideMark/>
          </w:tcPr>
          <w:p w14:paraId="5779C2FF" w14:textId="77777777" w:rsidR="006E61A0" w:rsidRDefault="006E78EC" w:rsidP="00BA647B">
            <w:pPr>
              <w:spacing w:before="0" w:after="0"/>
              <w:rPr>
                <w:rFonts w:cs="Arial"/>
                <w:b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Name:</w:t>
            </w:r>
          </w:p>
          <w:p w14:paraId="6E153694" w14:textId="76F95D35" w:rsidR="006E78EC" w:rsidRPr="00323628" w:rsidRDefault="006E78EC" w:rsidP="00BA647B">
            <w:pPr>
              <w:spacing w:before="0" w:after="0"/>
              <w:rPr>
                <w:rFonts w:cs="Arial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A Patient </w:t>
            </w:r>
          </w:p>
        </w:tc>
        <w:tc>
          <w:tcPr>
            <w:tcW w:w="2410" w:type="dxa"/>
            <w:gridSpan w:val="2"/>
            <w:shd w:val="clear" w:color="auto" w:fill="auto"/>
            <w:hideMark/>
          </w:tcPr>
          <w:p w14:paraId="3EDBAADA" w14:textId="64B95B24" w:rsidR="006E78EC" w:rsidRPr="00323628" w:rsidRDefault="006E78EC" w:rsidP="00BA647B">
            <w:pPr>
              <w:spacing w:before="0" w:after="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Date of </w:t>
            </w:r>
            <w:r w:rsidR="006E61A0">
              <w:rPr>
                <w:rFonts w:cs="Arial"/>
                <w:b/>
                <w:lang w:eastAsia="en-GB"/>
              </w:rPr>
              <w:t>b</w:t>
            </w:r>
            <w:r w:rsidRPr="00323628">
              <w:rPr>
                <w:rFonts w:cs="Arial"/>
                <w:b/>
                <w:lang w:eastAsia="en-GB"/>
              </w:rPr>
              <w:t>irth:</w:t>
            </w:r>
          </w:p>
          <w:p w14:paraId="0C363402" w14:textId="0ED08E55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>01</w:t>
            </w:r>
            <w:r w:rsidR="00346D83">
              <w:rPr>
                <w:rFonts w:cs="Arial"/>
                <w:lang w:eastAsia="en-GB"/>
              </w:rPr>
              <w:t>/</w:t>
            </w:r>
            <w:r w:rsidRPr="00323628">
              <w:rPr>
                <w:rFonts w:cs="Arial"/>
                <w:lang w:eastAsia="en-GB"/>
              </w:rPr>
              <w:t>01</w:t>
            </w:r>
            <w:r w:rsidR="00346D83">
              <w:rPr>
                <w:rFonts w:cs="Arial"/>
                <w:lang w:eastAsia="en-GB"/>
              </w:rPr>
              <w:t>/</w:t>
            </w:r>
            <w:r w:rsidRPr="00323628">
              <w:rPr>
                <w:rFonts w:cs="Arial"/>
                <w:lang w:eastAsia="en-GB"/>
              </w:rPr>
              <w:t xml:space="preserve">1982 </w:t>
            </w:r>
          </w:p>
        </w:tc>
        <w:tc>
          <w:tcPr>
            <w:tcW w:w="3995" w:type="dxa"/>
            <w:gridSpan w:val="2"/>
            <w:shd w:val="clear" w:color="auto" w:fill="auto"/>
            <w:hideMark/>
          </w:tcPr>
          <w:p w14:paraId="1675D6CB" w14:textId="77777777" w:rsidR="006E78EC" w:rsidRPr="00323628" w:rsidRDefault="006E78EC" w:rsidP="00BA647B">
            <w:pPr>
              <w:spacing w:before="0" w:after="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Address:</w:t>
            </w:r>
          </w:p>
          <w:p w14:paraId="41BDE7B6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1 That Road, This Town, AA1 2BB </w:t>
            </w:r>
          </w:p>
        </w:tc>
      </w:tr>
      <w:tr w:rsidR="006E78EC" w:rsidRPr="00323628" w14:paraId="1FE03B0F" w14:textId="77777777" w:rsidTr="00BA647B">
        <w:trPr>
          <w:cantSplit/>
        </w:trPr>
        <w:tc>
          <w:tcPr>
            <w:tcW w:w="1211" w:type="dxa"/>
            <w:shd w:val="clear" w:color="auto" w:fill="auto"/>
            <w:hideMark/>
          </w:tcPr>
          <w:p w14:paraId="19433C53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Date and time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  <w:hideMark/>
          </w:tcPr>
          <w:p w14:paraId="436DF21A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Physiological measure taken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205" w:type="dxa"/>
            <w:gridSpan w:val="2"/>
            <w:shd w:val="clear" w:color="auto" w:fill="auto"/>
            <w:hideMark/>
          </w:tcPr>
          <w:p w14:paraId="6BEDA0E4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Result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368" w:type="dxa"/>
            <w:gridSpan w:val="2"/>
            <w:shd w:val="clear" w:color="auto" w:fill="auto"/>
            <w:hideMark/>
          </w:tcPr>
          <w:p w14:paraId="164235AE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Case </w:t>
            </w:r>
            <w:proofErr w:type="gramStart"/>
            <w:r w:rsidRPr="00323628">
              <w:rPr>
                <w:rFonts w:cs="Arial"/>
                <w:b/>
                <w:lang w:eastAsia="en-GB"/>
              </w:rPr>
              <w:t>note</w:t>
            </w:r>
            <w:proofErr w:type="gramEnd"/>
            <w:r w:rsidRPr="00323628">
              <w:rPr>
                <w:rFonts w:cs="Arial"/>
                <w:b/>
                <w:lang w:eastAsia="en-GB"/>
              </w:rPr>
              <w:t xml:space="preserve"> information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hideMark/>
          </w:tcPr>
          <w:p w14:paraId="05120897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Initials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618639EB" w14:textId="77777777" w:rsidTr="00BA647B">
        <w:trPr>
          <w:cantSplit/>
        </w:trPr>
        <w:tc>
          <w:tcPr>
            <w:tcW w:w="1211" w:type="dxa"/>
            <w:shd w:val="clear" w:color="auto" w:fill="auto"/>
            <w:hideMark/>
          </w:tcPr>
          <w:p w14:paraId="78467CBF" w14:textId="77777777" w:rsidR="006E78EC" w:rsidRPr="00323628" w:rsidRDefault="006E78EC" w:rsidP="00BA647B">
            <w:pPr>
              <w:spacing w:before="0" w:after="0"/>
              <w:rPr>
                <w:rFonts w:cs="Arial"/>
                <w:lang w:eastAsia="en-GB"/>
              </w:rPr>
            </w:pPr>
          </w:p>
        </w:tc>
        <w:tc>
          <w:tcPr>
            <w:tcW w:w="2403" w:type="dxa"/>
            <w:shd w:val="clear" w:color="auto" w:fill="auto"/>
            <w:hideMark/>
          </w:tcPr>
          <w:p w14:paraId="432CA479" w14:textId="77777777" w:rsidR="006E78EC" w:rsidRPr="00323628" w:rsidRDefault="006E78EC" w:rsidP="00BA647B">
            <w:pPr>
              <w:spacing w:before="0" w:after="0"/>
              <w:rPr>
                <w:rFonts w:cs="Arial"/>
                <w:lang w:eastAsia="en-GB"/>
              </w:rPr>
            </w:pPr>
          </w:p>
        </w:tc>
        <w:tc>
          <w:tcPr>
            <w:tcW w:w="1205" w:type="dxa"/>
            <w:gridSpan w:val="2"/>
            <w:shd w:val="clear" w:color="auto" w:fill="auto"/>
            <w:hideMark/>
          </w:tcPr>
          <w:p w14:paraId="22AE7DD1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368" w:type="dxa"/>
            <w:gridSpan w:val="2"/>
            <w:shd w:val="clear" w:color="auto" w:fill="auto"/>
            <w:hideMark/>
          </w:tcPr>
          <w:p w14:paraId="1B1D75D2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  <w:hideMark/>
          </w:tcPr>
          <w:p w14:paraId="543DCA49" w14:textId="77777777" w:rsidR="006E78EC" w:rsidRPr="00323628" w:rsidRDefault="006E78EC" w:rsidP="00BA647B">
            <w:pPr>
              <w:spacing w:before="0" w:after="0"/>
              <w:rPr>
                <w:rFonts w:cs="Arial"/>
                <w:szCs w:val="18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</w:tbl>
    <w:p w14:paraId="2F9393CE" w14:textId="77777777" w:rsidR="00BA647B" w:rsidRDefault="00BA647B" w:rsidP="00BA647B">
      <w:pPr>
        <w:pStyle w:val="Heading2"/>
        <w:spacing w:before="0" w:after="0"/>
      </w:pPr>
      <w:bookmarkStart w:id="22" w:name="_Toc74221763"/>
    </w:p>
    <w:p w14:paraId="7568DFAF" w14:textId="490099FD" w:rsidR="006E78EC" w:rsidRDefault="006E78EC" w:rsidP="00BA647B">
      <w:pPr>
        <w:pStyle w:val="Heading2"/>
        <w:spacing w:before="0" w:after="0"/>
      </w:pPr>
      <w:r w:rsidRPr="00323628">
        <w:t>Appendix 2</w:t>
      </w:r>
      <w:bookmarkEnd w:id="22"/>
      <w:r w:rsidRPr="00323628">
        <w:t xml:space="preserve">: </w:t>
      </w:r>
      <w:r w:rsidR="00836A92">
        <w:t>p</w:t>
      </w:r>
      <w:r w:rsidRPr="00323628">
        <w:t>atient data</w:t>
      </w:r>
    </w:p>
    <w:p w14:paraId="2F929A6A" w14:textId="77777777" w:rsidR="00BA647B" w:rsidRPr="00BA647B" w:rsidRDefault="00BA647B" w:rsidP="00BA647B">
      <w:pPr>
        <w:spacing w:before="0" w:after="0"/>
      </w:pPr>
    </w:p>
    <w:p w14:paraId="535A2B51" w14:textId="6B671D71" w:rsidR="006E78EC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10</w:t>
      </w:r>
      <w:r w:rsidR="00923A19">
        <w:rPr>
          <w:rFonts w:cs="Arial"/>
        </w:rPr>
        <w:t xml:space="preserve"> June </w:t>
      </w:r>
      <w:r w:rsidRPr="00323628">
        <w:rPr>
          <w:rFonts w:cs="Arial"/>
        </w:rPr>
        <w:t>2021</w:t>
      </w:r>
    </w:p>
    <w:p w14:paraId="6DE16D16" w14:textId="77777777" w:rsidR="0008623E" w:rsidRPr="00323628" w:rsidRDefault="0008623E" w:rsidP="00095FB7">
      <w:pPr>
        <w:spacing w:before="0" w:after="0"/>
        <w:rPr>
          <w:rFonts w:cs="Arial"/>
        </w:rPr>
      </w:pPr>
    </w:p>
    <w:p w14:paraId="453CAE3F" w14:textId="306D695B" w:rsidR="006E78EC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8</w:t>
      </w:r>
      <w:r w:rsidR="00803473">
        <w:rPr>
          <w:rFonts w:cs="Arial"/>
        </w:rPr>
        <w:t>:0</w:t>
      </w:r>
      <w:r w:rsidR="00D42627">
        <w:rPr>
          <w:rFonts w:cs="Arial"/>
        </w:rPr>
        <w:t>0</w:t>
      </w:r>
      <w:r w:rsidRPr="00323628">
        <w:rPr>
          <w:rFonts w:cs="Arial"/>
        </w:rPr>
        <w:t xml:space="preserve">pm </w:t>
      </w:r>
      <w:r w:rsidR="009C49B4">
        <w:rPr>
          <w:rFonts w:cs="Arial"/>
        </w:rPr>
        <w:t>–</w:t>
      </w:r>
      <w:r w:rsidRPr="00323628">
        <w:rPr>
          <w:rFonts w:cs="Arial"/>
        </w:rPr>
        <w:t xml:space="preserve"> Blood pressure 120/60mmHg</w:t>
      </w:r>
      <w:r w:rsidRPr="00323628">
        <w:rPr>
          <w:rFonts w:cs="Arial"/>
        </w:rPr>
        <w:tab/>
        <w:t>Temperature 37</w:t>
      </w:r>
      <w:r w:rsidRPr="00323628">
        <w:rPr>
          <w:rFonts w:cs="Arial"/>
          <w:vertAlign w:val="superscript"/>
        </w:rPr>
        <w:t>0</w:t>
      </w:r>
      <w:r w:rsidRPr="00323628">
        <w:rPr>
          <w:rFonts w:cs="Arial"/>
        </w:rPr>
        <w:t>C</w:t>
      </w:r>
    </w:p>
    <w:p w14:paraId="43813A5D" w14:textId="77777777" w:rsidR="0008623E" w:rsidRPr="00323628" w:rsidRDefault="0008623E" w:rsidP="00095FB7">
      <w:pPr>
        <w:spacing w:before="0" w:after="0"/>
        <w:rPr>
          <w:rFonts w:cs="Arial"/>
        </w:rPr>
      </w:pPr>
    </w:p>
    <w:p w14:paraId="43F58F56" w14:textId="7C22E617" w:rsidR="006E78EC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11</w:t>
      </w:r>
      <w:r w:rsidR="00923A19">
        <w:rPr>
          <w:rFonts w:cs="Arial"/>
        </w:rPr>
        <w:t xml:space="preserve"> June </w:t>
      </w:r>
      <w:r w:rsidRPr="00323628">
        <w:rPr>
          <w:rFonts w:cs="Arial"/>
        </w:rPr>
        <w:t>2021</w:t>
      </w:r>
    </w:p>
    <w:p w14:paraId="61E1FF5B" w14:textId="77777777" w:rsidR="0008623E" w:rsidRPr="00323628" w:rsidRDefault="0008623E" w:rsidP="00095FB7">
      <w:pPr>
        <w:spacing w:before="0" w:after="0"/>
        <w:rPr>
          <w:rFonts w:cs="Arial"/>
        </w:rPr>
      </w:pPr>
    </w:p>
    <w:p w14:paraId="3E88B806" w14:textId="76450999" w:rsidR="006E78EC" w:rsidRPr="00323628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6</w:t>
      </w:r>
      <w:r w:rsidR="00803473">
        <w:rPr>
          <w:rFonts w:cs="Arial"/>
        </w:rPr>
        <w:t>:</w:t>
      </w:r>
      <w:r w:rsidRPr="00323628">
        <w:rPr>
          <w:rFonts w:cs="Arial"/>
        </w:rPr>
        <w:t xml:space="preserve">30am </w:t>
      </w:r>
      <w:r w:rsidR="009C49B4">
        <w:rPr>
          <w:rFonts w:cs="Arial"/>
        </w:rPr>
        <w:t>–</w:t>
      </w:r>
      <w:r w:rsidRPr="00323628">
        <w:rPr>
          <w:rFonts w:cs="Arial"/>
        </w:rPr>
        <w:t xml:space="preserve"> Blood pressure 120/60mmHg</w:t>
      </w:r>
      <w:r w:rsidR="00BA647B">
        <w:rPr>
          <w:rFonts w:cs="Arial"/>
        </w:rPr>
        <w:t xml:space="preserve"> </w:t>
      </w:r>
      <w:r w:rsidR="00D42627">
        <w:rPr>
          <w:rFonts w:cs="Arial"/>
        </w:rPr>
        <w:tab/>
      </w:r>
      <w:r w:rsidRPr="00323628">
        <w:rPr>
          <w:rFonts w:cs="Arial"/>
        </w:rPr>
        <w:t>Temperature 36.9</w:t>
      </w:r>
      <w:r w:rsidRPr="00323628">
        <w:rPr>
          <w:rFonts w:cs="Arial"/>
          <w:vertAlign w:val="superscript"/>
        </w:rPr>
        <w:t>0</w:t>
      </w:r>
      <w:r w:rsidRPr="00323628">
        <w:rPr>
          <w:rFonts w:cs="Arial"/>
        </w:rPr>
        <w:t>C</w:t>
      </w:r>
    </w:p>
    <w:p w14:paraId="1E089998" w14:textId="567303DF" w:rsidR="006E78EC" w:rsidRPr="00323628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1</w:t>
      </w:r>
      <w:r w:rsidR="00803473">
        <w:rPr>
          <w:rFonts w:cs="Arial"/>
        </w:rPr>
        <w:t>:</w:t>
      </w:r>
      <w:r w:rsidR="00D42627">
        <w:rPr>
          <w:rFonts w:cs="Arial"/>
        </w:rPr>
        <w:t>00</w:t>
      </w:r>
      <w:r w:rsidRPr="00323628">
        <w:rPr>
          <w:rFonts w:cs="Arial"/>
        </w:rPr>
        <w:t xml:space="preserve">pm </w:t>
      </w:r>
      <w:r w:rsidR="009C49B4">
        <w:rPr>
          <w:rFonts w:cs="Arial"/>
        </w:rPr>
        <w:t>–</w:t>
      </w:r>
      <w:r w:rsidRPr="00323628">
        <w:rPr>
          <w:rFonts w:cs="Arial"/>
        </w:rPr>
        <w:t xml:space="preserve"> Blood pressure 130/80mmHg</w:t>
      </w:r>
      <w:r w:rsidRPr="00323628">
        <w:rPr>
          <w:rFonts w:cs="Arial"/>
        </w:rPr>
        <w:tab/>
        <w:t>Temperature 37</w:t>
      </w:r>
      <w:r w:rsidRPr="00323628">
        <w:rPr>
          <w:rFonts w:cs="Arial"/>
          <w:vertAlign w:val="superscript"/>
        </w:rPr>
        <w:t>0</w:t>
      </w:r>
      <w:r w:rsidRPr="00323628">
        <w:rPr>
          <w:rFonts w:cs="Arial"/>
        </w:rPr>
        <w:t>C</w:t>
      </w:r>
    </w:p>
    <w:p w14:paraId="4AF926C6" w14:textId="63220321" w:rsidR="006E78EC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8</w:t>
      </w:r>
      <w:r w:rsidR="00803473">
        <w:rPr>
          <w:rFonts w:cs="Arial"/>
        </w:rPr>
        <w:t>:</w:t>
      </w:r>
      <w:r w:rsidR="00D42627">
        <w:rPr>
          <w:rFonts w:cs="Arial"/>
        </w:rPr>
        <w:t>00</w:t>
      </w:r>
      <w:r w:rsidRPr="00323628">
        <w:rPr>
          <w:rFonts w:cs="Arial"/>
        </w:rPr>
        <w:t xml:space="preserve">pm </w:t>
      </w:r>
      <w:r w:rsidR="009C49B4">
        <w:rPr>
          <w:rFonts w:cs="Arial"/>
        </w:rPr>
        <w:t>–</w:t>
      </w:r>
      <w:r w:rsidRPr="00323628">
        <w:rPr>
          <w:rFonts w:cs="Arial"/>
        </w:rPr>
        <w:t xml:space="preserve"> Blood pressure 130/80mmHg</w:t>
      </w:r>
      <w:r w:rsidRPr="00323628">
        <w:rPr>
          <w:rFonts w:cs="Arial"/>
        </w:rPr>
        <w:tab/>
        <w:t>Temperature 37.1</w:t>
      </w:r>
      <w:r w:rsidRPr="00323628">
        <w:rPr>
          <w:rFonts w:cs="Arial"/>
          <w:vertAlign w:val="superscript"/>
        </w:rPr>
        <w:t>0</w:t>
      </w:r>
      <w:r w:rsidRPr="00323628">
        <w:rPr>
          <w:rFonts w:cs="Arial"/>
        </w:rPr>
        <w:t>C</w:t>
      </w:r>
    </w:p>
    <w:p w14:paraId="006CDD01" w14:textId="77777777" w:rsidR="0008623E" w:rsidRDefault="0008623E" w:rsidP="00095FB7">
      <w:pPr>
        <w:spacing w:before="0" w:after="0"/>
        <w:rPr>
          <w:rFonts w:cs="Arial"/>
        </w:rPr>
      </w:pPr>
    </w:p>
    <w:p w14:paraId="53514981" w14:textId="360E41C4" w:rsidR="006E78EC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12</w:t>
      </w:r>
      <w:r w:rsidR="00923A19">
        <w:rPr>
          <w:rFonts w:cs="Arial"/>
        </w:rPr>
        <w:t xml:space="preserve"> June</w:t>
      </w:r>
      <w:r w:rsidR="00923A19" w:rsidRPr="00323628">
        <w:rPr>
          <w:rFonts w:cs="Arial"/>
        </w:rPr>
        <w:t xml:space="preserve"> </w:t>
      </w:r>
      <w:r w:rsidRPr="00323628">
        <w:rPr>
          <w:rFonts w:cs="Arial"/>
        </w:rPr>
        <w:t>2021</w:t>
      </w:r>
    </w:p>
    <w:p w14:paraId="5BFDD1C5" w14:textId="77777777" w:rsidR="0008623E" w:rsidRPr="00323628" w:rsidRDefault="0008623E" w:rsidP="00095FB7">
      <w:pPr>
        <w:spacing w:before="0" w:after="0"/>
        <w:rPr>
          <w:rFonts w:cs="Arial"/>
        </w:rPr>
      </w:pPr>
    </w:p>
    <w:p w14:paraId="707DAFF4" w14:textId="448E06BB" w:rsidR="006E78EC" w:rsidRPr="00323628" w:rsidRDefault="006E78EC" w:rsidP="00095FB7">
      <w:pPr>
        <w:spacing w:before="0" w:after="0"/>
        <w:rPr>
          <w:rFonts w:cs="Arial"/>
        </w:rPr>
      </w:pPr>
      <w:r w:rsidRPr="00323628">
        <w:rPr>
          <w:rFonts w:cs="Arial"/>
        </w:rPr>
        <w:t>6</w:t>
      </w:r>
      <w:r w:rsidR="00803473">
        <w:rPr>
          <w:rFonts w:cs="Arial"/>
        </w:rPr>
        <w:t>:</w:t>
      </w:r>
      <w:r w:rsidRPr="00323628">
        <w:rPr>
          <w:rFonts w:cs="Arial"/>
        </w:rPr>
        <w:t xml:space="preserve">30am </w:t>
      </w:r>
      <w:r w:rsidR="009C49B4">
        <w:rPr>
          <w:rFonts w:cs="Arial"/>
        </w:rPr>
        <w:t>–</w:t>
      </w:r>
      <w:r w:rsidRPr="00323628">
        <w:rPr>
          <w:rFonts w:cs="Arial"/>
        </w:rPr>
        <w:t xml:space="preserve"> Blood pressure 130/90mmHg</w:t>
      </w:r>
      <w:r w:rsidR="00BA647B">
        <w:rPr>
          <w:rFonts w:cs="Arial"/>
        </w:rPr>
        <w:t xml:space="preserve"> </w:t>
      </w:r>
      <w:r w:rsidR="00D42627">
        <w:rPr>
          <w:rFonts w:cs="Arial"/>
        </w:rPr>
        <w:tab/>
      </w:r>
      <w:r w:rsidRPr="00323628">
        <w:rPr>
          <w:rFonts w:cs="Arial"/>
        </w:rPr>
        <w:t>Temperature 37.4</w:t>
      </w:r>
      <w:r w:rsidRPr="00323628">
        <w:rPr>
          <w:rFonts w:cs="Arial"/>
          <w:vertAlign w:val="superscript"/>
        </w:rPr>
        <w:t>0</w:t>
      </w:r>
      <w:r w:rsidRPr="00323628">
        <w:rPr>
          <w:rFonts w:cs="Arial"/>
        </w:rPr>
        <w:t>C</w:t>
      </w:r>
    </w:p>
    <w:p w14:paraId="20D41888" w14:textId="371D0695" w:rsidR="006E78EC" w:rsidRDefault="006E78EC" w:rsidP="001A7D27">
      <w:pPr>
        <w:pStyle w:val="Heading2"/>
        <w:pageBreakBefore/>
        <w:spacing w:before="0" w:after="0"/>
        <w:rPr>
          <w:lang w:eastAsia="en-GB"/>
        </w:rPr>
      </w:pPr>
      <w:bookmarkStart w:id="23" w:name="_Toc74221764"/>
      <w:r w:rsidRPr="00323628">
        <w:lastRenderedPageBreak/>
        <w:t>Appendix 3</w:t>
      </w:r>
      <w:bookmarkEnd w:id="23"/>
      <w:r w:rsidRPr="00323628">
        <w:t>:</w:t>
      </w:r>
      <w:r w:rsidR="00336989">
        <w:t xml:space="preserve"> </w:t>
      </w:r>
      <w:r w:rsidR="00836A92">
        <w:rPr>
          <w:lang w:eastAsia="en-GB"/>
        </w:rPr>
        <w:t>c</w:t>
      </w:r>
      <w:r w:rsidRPr="00323628">
        <w:rPr>
          <w:lang w:eastAsia="en-GB"/>
        </w:rPr>
        <w:t xml:space="preserve">onfidential </w:t>
      </w:r>
      <w:r w:rsidR="006E61A0">
        <w:rPr>
          <w:lang w:eastAsia="en-GB"/>
        </w:rPr>
        <w:t>p</w:t>
      </w:r>
      <w:r w:rsidRPr="00323628">
        <w:rPr>
          <w:lang w:eastAsia="en-GB"/>
        </w:rPr>
        <w:t xml:space="preserve">atient </w:t>
      </w:r>
      <w:r w:rsidR="006E61A0">
        <w:rPr>
          <w:lang w:eastAsia="en-GB"/>
        </w:rPr>
        <w:t>r</w:t>
      </w:r>
      <w:r w:rsidRPr="00323628">
        <w:rPr>
          <w:lang w:eastAsia="en-GB"/>
        </w:rPr>
        <w:t xml:space="preserve">ecord </w:t>
      </w:r>
      <w:r w:rsidR="006E61A0">
        <w:rPr>
          <w:lang w:eastAsia="en-GB"/>
        </w:rPr>
        <w:t>f</w:t>
      </w:r>
      <w:r w:rsidRPr="00323628">
        <w:rPr>
          <w:lang w:eastAsia="en-GB"/>
        </w:rPr>
        <w:t xml:space="preserve">orm </w:t>
      </w:r>
    </w:p>
    <w:p w14:paraId="6F9249AF" w14:textId="77777777" w:rsidR="001A7D27" w:rsidRPr="001A7D27" w:rsidRDefault="001A7D27" w:rsidP="001A7D27">
      <w:pPr>
        <w:spacing w:before="0" w:after="0"/>
        <w:rPr>
          <w:lang w:eastAsia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393"/>
        <w:gridCol w:w="2792"/>
        <w:gridCol w:w="4189"/>
      </w:tblGrid>
      <w:tr w:rsidR="006E78EC" w:rsidRPr="00323628" w14:paraId="4027C6BC" w14:textId="77777777" w:rsidTr="000900F8">
        <w:trPr>
          <w:cantSplit/>
        </w:trPr>
        <w:tc>
          <w:tcPr>
            <w:tcW w:w="3343" w:type="dxa"/>
            <w:shd w:val="clear" w:color="auto" w:fill="auto"/>
            <w:hideMark/>
          </w:tcPr>
          <w:p w14:paraId="03BDDAAC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Name:</w:t>
            </w:r>
          </w:p>
          <w:p w14:paraId="257AB3FB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>B Patient</w:t>
            </w:r>
          </w:p>
        </w:tc>
        <w:tc>
          <w:tcPr>
            <w:tcW w:w="2751" w:type="dxa"/>
            <w:shd w:val="clear" w:color="auto" w:fill="auto"/>
            <w:hideMark/>
          </w:tcPr>
          <w:p w14:paraId="6F576033" w14:textId="56346B41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Date of </w:t>
            </w:r>
            <w:r w:rsidR="005F18F1">
              <w:rPr>
                <w:rFonts w:cs="Arial"/>
                <w:b/>
                <w:lang w:eastAsia="en-GB"/>
              </w:rPr>
              <w:t>b</w:t>
            </w:r>
            <w:r w:rsidRPr="00323628">
              <w:rPr>
                <w:rFonts w:cs="Arial"/>
                <w:b/>
                <w:lang w:eastAsia="en-GB"/>
              </w:rPr>
              <w:t>irth:</w:t>
            </w:r>
          </w:p>
          <w:p w14:paraId="06127154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>03/05/1987</w:t>
            </w:r>
          </w:p>
        </w:tc>
        <w:tc>
          <w:tcPr>
            <w:tcW w:w="4128" w:type="dxa"/>
            <w:shd w:val="clear" w:color="auto" w:fill="auto"/>
            <w:hideMark/>
          </w:tcPr>
          <w:p w14:paraId="0C924D1B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Address:</w:t>
            </w:r>
          </w:p>
          <w:p w14:paraId="63A4B104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>17 This Street, That Town, AB1 2CD</w:t>
            </w:r>
          </w:p>
        </w:tc>
      </w:tr>
    </w:tbl>
    <w:p w14:paraId="510003CC" w14:textId="28793A38" w:rsidR="006E78EC" w:rsidRPr="00323628" w:rsidRDefault="006E78EC" w:rsidP="00DC0C96">
      <w:pPr>
        <w:spacing w:before="0" w:after="0"/>
        <w:rPr>
          <w:rFonts w:cs="Arial"/>
          <w:sz w:val="18"/>
          <w:szCs w:val="18"/>
          <w:lang w:eastAsia="en-GB"/>
        </w:rPr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276"/>
        <w:gridCol w:w="2144"/>
        <w:gridCol w:w="1400"/>
        <w:gridCol w:w="4616"/>
        <w:gridCol w:w="938"/>
      </w:tblGrid>
      <w:tr w:rsidR="006E78EC" w:rsidRPr="00323628" w14:paraId="414E2FF2" w14:textId="77777777" w:rsidTr="005C0D78">
        <w:trPr>
          <w:cantSplit/>
        </w:trPr>
        <w:tc>
          <w:tcPr>
            <w:tcW w:w="1276" w:type="dxa"/>
            <w:shd w:val="clear" w:color="auto" w:fill="D9D9D9" w:themeFill="background1" w:themeFillShade="D9"/>
            <w:hideMark/>
          </w:tcPr>
          <w:p w14:paraId="089E795C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Date and time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2144" w:type="dxa"/>
            <w:shd w:val="clear" w:color="auto" w:fill="D9D9D9" w:themeFill="background1" w:themeFillShade="D9"/>
            <w:hideMark/>
          </w:tcPr>
          <w:p w14:paraId="42A28681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Physiological measure taken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D9D9D9" w:themeFill="background1" w:themeFillShade="D9"/>
            <w:hideMark/>
          </w:tcPr>
          <w:p w14:paraId="700ED2A9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Result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D9D9D9" w:themeFill="background1" w:themeFillShade="D9"/>
            <w:hideMark/>
          </w:tcPr>
          <w:p w14:paraId="03B48865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Case </w:t>
            </w:r>
            <w:proofErr w:type="gramStart"/>
            <w:r w:rsidRPr="00323628">
              <w:rPr>
                <w:rFonts w:cs="Arial"/>
                <w:b/>
                <w:lang w:eastAsia="en-GB"/>
              </w:rPr>
              <w:t>note</w:t>
            </w:r>
            <w:proofErr w:type="gramEnd"/>
            <w:r w:rsidRPr="00323628">
              <w:rPr>
                <w:rFonts w:cs="Arial"/>
                <w:b/>
                <w:lang w:eastAsia="en-GB"/>
              </w:rPr>
              <w:t xml:space="preserve"> information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D9D9D9" w:themeFill="background1" w:themeFillShade="D9"/>
            <w:hideMark/>
          </w:tcPr>
          <w:p w14:paraId="3FE14CDA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Initials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0A19F0DD" w14:textId="77777777" w:rsidTr="005C0D78">
        <w:trPr>
          <w:cantSplit/>
          <w:trHeight w:val="547"/>
        </w:trPr>
        <w:tc>
          <w:tcPr>
            <w:tcW w:w="1276" w:type="dxa"/>
            <w:shd w:val="clear" w:color="auto" w:fill="auto"/>
            <w:hideMark/>
          </w:tcPr>
          <w:p w14:paraId="6F922E34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5603722E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hideMark/>
          </w:tcPr>
          <w:p w14:paraId="5D404120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auto"/>
            <w:hideMark/>
          </w:tcPr>
          <w:p w14:paraId="050F507B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hideMark/>
          </w:tcPr>
          <w:p w14:paraId="378F28B8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3B393F59" w14:textId="77777777" w:rsidTr="005C0D78">
        <w:trPr>
          <w:cantSplit/>
          <w:trHeight w:val="547"/>
        </w:trPr>
        <w:tc>
          <w:tcPr>
            <w:tcW w:w="1276" w:type="dxa"/>
            <w:shd w:val="clear" w:color="auto" w:fill="auto"/>
            <w:hideMark/>
          </w:tcPr>
          <w:p w14:paraId="203A15D8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6F64C4DA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hideMark/>
          </w:tcPr>
          <w:p w14:paraId="07E0C0AE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auto"/>
            <w:hideMark/>
          </w:tcPr>
          <w:p w14:paraId="544C92D3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hideMark/>
          </w:tcPr>
          <w:p w14:paraId="18A98AA9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11C9645D" w14:textId="77777777" w:rsidTr="005C0D78">
        <w:trPr>
          <w:cantSplit/>
          <w:trHeight w:val="547"/>
        </w:trPr>
        <w:tc>
          <w:tcPr>
            <w:tcW w:w="1276" w:type="dxa"/>
            <w:shd w:val="clear" w:color="auto" w:fill="auto"/>
            <w:hideMark/>
          </w:tcPr>
          <w:p w14:paraId="1E401DE3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1CC75E2A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hideMark/>
          </w:tcPr>
          <w:p w14:paraId="27743CCA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auto"/>
            <w:hideMark/>
          </w:tcPr>
          <w:p w14:paraId="314CC875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hideMark/>
          </w:tcPr>
          <w:p w14:paraId="69B2F762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5E9F9948" w14:textId="77777777" w:rsidTr="005C0D78">
        <w:trPr>
          <w:cantSplit/>
          <w:trHeight w:val="547"/>
        </w:trPr>
        <w:tc>
          <w:tcPr>
            <w:tcW w:w="1276" w:type="dxa"/>
            <w:shd w:val="clear" w:color="auto" w:fill="auto"/>
            <w:hideMark/>
          </w:tcPr>
          <w:p w14:paraId="761BFDA0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2ADDEC05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hideMark/>
          </w:tcPr>
          <w:p w14:paraId="1EB45043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auto"/>
            <w:hideMark/>
          </w:tcPr>
          <w:p w14:paraId="0677E905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hideMark/>
          </w:tcPr>
          <w:p w14:paraId="41330DA7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  <w:tr w:rsidR="006E78EC" w:rsidRPr="00323628" w14:paraId="7D6E6579" w14:textId="77777777" w:rsidTr="005C0D78">
        <w:trPr>
          <w:cantSplit/>
          <w:trHeight w:val="547"/>
        </w:trPr>
        <w:tc>
          <w:tcPr>
            <w:tcW w:w="1276" w:type="dxa"/>
            <w:shd w:val="clear" w:color="auto" w:fill="auto"/>
            <w:hideMark/>
          </w:tcPr>
          <w:p w14:paraId="2BC8424A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  <w:tc>
          <w:tcPr>
            <w:tcW w:w="2144" w:type="dxa"/>
            <w:shd w:val="clear" w:color="auto" w:fill="auto"/>
            <w:hideMark/>
          </w:tcPr>
          <w:p w14:paraId="3CA3D046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  <w:hideMark/>
          </w:tcPr>
          <w:p w14:paraId="7379DA87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616" w:type="dxa"/>
            <w:shd w:val="clear" w:color="auto" w:fill="auto"/>
            <w:hideMark/>
          </w:tcPr>
          <w:p w14:paraId="24C169BA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38" w:type="dxa"/>
            <w:shd w:val="clear" w:color="auto" w:fill="auto"/>
            <w:hideMark/>
          </w:tcPr>
          <w:p w14:paraId="2B01C1A3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</w:tbl>
    <w:p w14:paraId="0F37DC4E" w14:textId="77777777" w:rsidR="006E78EC" w:rsidRPr="00323628" w:rsidRDefault="006E78EC" w:rsidP="00BB0544">
      <w:pPr>
        <w:pStyle w:val="NoSpacing"/>
        <w:rPr>
          <w:sz w:val="18"/>
          <w:szCs w:val="18"/>
          <w:lang w:eastAsia="en-GB"/>
        </w:rPr>
      </w:pPr>
      <w:r w:rsidRPr="00323628">
        <w:rPr>
          <w:lang w:eastAsia="en-GB"/>
        </w:rPr>
        <w:t xml:space="preserve"> 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6E78EC" w:rsidRPr="00323628" w14:paraId="65B6F398" w14:textId="77777777" w:rsidTr="00347F34">
        <w:trPr>
          <w:cantSplit/>
        </w:trPr>
        <w:tc>
          <w:tcPr>
            <w:tcW w:w="1022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D0B4DDC" w14:textId="0D069CD0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bCs/>
                <w:lang w:eastAsia="en-GB"/>
              </w:rPr>
              <w:t xml:space="preserve">Action </w:t>
            </w:r>
            <w:r w:rsidR="00923A19">
              <w:rPr>
                <w:rFonts w:cs="Arial"/>
                <w:b/>
                <w:bCs/>
                <w:lang w:eastAsia="en-GB"/>
              </w:rPr>
              <w:t>r</w:t>
            </w:r>
            <w:r w:rsidRPr="00323628">
              <w:rPr>
                <w:rFonts w:cs="Arial"/>
                <w:b/>
                <w:bCs/>
                <w:lang w:eastAsia="en-GB"/>
              </w:rPr>
              <w:t>equired</w:t>
            </w:r>
            <w:r w:rsidRPr="00323628">
              <w:rPr>
                <w:rFonts w:cs="Arial"/>
                <w:lang w:eastAsia="en-GB"/>
              </w:rPr>
              <w:t xml:space="preserve"> (include any safeguarding or risk assessment considerations)</w:t>
            </w:r>
          </w:p>
        </w:tc>
      </w:tr>
      <w:tr w:rsidR="006E78EC" w:rsidRPr="00323628" w14:paraId="00702565" w14:textId="77777777" w:rsidTr="00E62886">
        <w:trPr>
          <w:cantSplit/>
          <w:trHeight w:val="849"/>
        </w:trPr>
        <w:tc>
          <w:tcPr>
            <w:tcW w:w="1022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AC0608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</w:tbl>
    <w:p w14:paraId="695747EA" w14:textId="77777777" w:rsidR="006E78EC" w:rsidRPr="00323628" w:rsidRDefault="006E78EC" w:rsidP="00BB0544">
      <w:pPr>
        <w:pStyle w:val="NoSpacing"/>
        <w:rPr>
          <w:sz w:val="18"/>
          <w:szCs w:val="18"/>
          <w:lang w:eastAsia="en-GB"/>
        </w:rPr>
      </w:pPr>
      <w:r w:rsidRPr="00323628">
        <w:rPr>
          <w:lang w:eastAsia="en-GB"/>
        </w:rPr>
        <w:t xml:space="preserve"> 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2F2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6E78EC" w:rsidRPr="00323628" w14:paraId="39BB5B02" w14:textId="77777777" w:rsidTr="00BB7222">
        <w:trPr>
          <w:divId w:val="1606814632"/>
          <w:cantSplit/>
        </w:trPr>
        <w:tc>
          <w:tcPr>
            <w:tcW w:w="10374" w:type="dxa"/>
            <w:shd w:val="clear" w:color="auto" w:fill="D9D9D9" w:themeFill="background1" w:themeFillShade="D9"/>
            <w:hideMark/>
          </w:tcPr>
          <w:p w14:paraId="546ECD00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Recommendations</w:t>
            </w:r>
          </w:p>
        </w:tc>
      </w:tr>
      <w:tr w:rsidR="006E78EC" w:rsidRPr="00323628" w14:paraId="6B7568C3" w14:textId="77777777" w:rsidTr="00E62886">
        <w:trPr>
          <w:divId w:val="1606814632"/>
          <w:cantSplit/>
          <w:trHeight w:val="850"/>
        </w:trPr>
        <w:tc>
          <w:tcPr>
            <w:tcW w:w="10374" w:type="dxa"/>
            <w:shd w:val="clear" w:color="auto" w:fill="FFFFFF" w:themeFill="background1"/>
            <w:hideMark/>
          </w:tcPr>
          <w:p w14:paraId="639F25AE" w14:textId="77777777" w:rsidR="006E78EC" w:rsidRPr="00323628" w:rsidRDefault="006E78EC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</w:tr>
    </w:tbl>
    <w:p w14:paraId="1240F7E7" w14:textId="349251E0" w:rsidR="00933636" w:rsidRDefault="00933636" w:rsidP="006E78EC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2F2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0374"/>
      </w:tblGrid>
      <w:tr w:rsidR="00933636" w:rsidRPr="00323628" w14:paraId="54AFBAE6" w14:textId="77777777" w:rsidTr="000900F8">
        <w:trPr>
          <w:cantSplit/>
        </w:trPr>
        <w:tc>
          <w:tcPr>
            <w:tcW w:w="10374" w:type="dxa"/>
            <w:shd w:val="clear" w:color="auto" w:fill="D9D9D9" w:themeFill="background1" w:themeFillShade="D9"/>
            <w:hideMark/>
          </w:tcPr>
          <w:p w14:paraId="5EFE1670" w14:textId="1FE4017F" w:rsidR="00933636" w:rsidRPr="00323628" w:rsidRDefault="00933636" w:rsidP="000900F8">
            <w:pPr>
              <w:spacing w:before="40" w:after="40"/>
              <w:rPr>
                <w:rFonts w:cs="Arial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 xml:space="preserve">Reporting </w:t>
            </w:r>
            <w:r>
              <w:rPr>
                <w:rFonts w:cs="Arial"/>
                <w:b/>
                <w:lang w:eastAsia="en-GB"/>
              </w:rPr>
              <w:t>p</w:t>
            </w:r>
            <w:r w:rsidRPr="00323628">
              <w:rPr>
                <w:rFonts w:cs="Arial"/>
                <w:b/>
                <w:lang w:eastAsia="en-GB"/>
              </w:rPr>
              <w:t>rocess</w:t>
            </w:r>
          </w:p>
        </w:tc>
      </w:tr>
      <w:tr w:rsidR="00933636" w:rsidRPr="00323628" w14:paraId="05C7DB63" w14:textId="77777777" w:rsidTr="00E62886">
        <w:trPr>
          <w:cantSplit/>
          <w:trHeight w:val="850"/>
        </w:trPr>
        <w:tc>
          <w:tcPr>
            <w:tcW w:w="10374" w:type="dxa"/>
            <w:shd w:val="clear" w:color="auto" w:fill="FFFFFF" w:themeFill="background1"/>
            <w:hideMark/>
          </w:tcPr>
          <w:p w14:paraId="74A1FF30" w14:textId="77777777" w:rsidR="00933636" w:rsidRPr="00323628" w:rsidRDefault="00933636" w:rsidP="000900F8">
            <w:pPr>
              <w:spacing w:before="40" w:after="40"/>
              <w:rPr>
                <w:rFonts w:cs="Arial"/>
                <w:lang w:eastAsia="en-GB"/>
              </w:rPr>
            </w:pPr>
          </w:p>
        </w:tc>
      </w:tr>
    </w:tbl>
    <w:p w14:paraId="06ACF4FA" w14:textId="77777777" w:rsidR="006E78EC" w:rsidRPr="00323628" w:rsidRDefault="006E78EC" w:rsidP="00BB0544">
      <w:pPr>
        <w:pStyle w:val="NoSpacing"/>
        <w:rPr>
          <w:sz w:val="18"/>
          <w:szCs w:val="18"/>
          <w:lang w:eastAsia="en-GB"/>
        </w:rPr>
      </w:pPr>
      <w:r w:rsidRPr="00323628">
        <w:rPr>
          <w:lang w:eastAsia="en-GB"/>
        </w:rPr>
        <w:t xml:space="preserve"> 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88"/>
        <w:gridCol w:w="4120"/>
        <w:gridCol w:w="952"/>
        <w:gridCol w:w="4314"/>
      </w:tblGrid>
      <w:tr w:rsidR="006E78EC" w:rsidRPr="00323628" w14:paraId="7E358B12" w14:textId="77777777" w:rsidTr="00A74416">
        <w:trPr>
          <w:cantSplit/>
          <w:trHeight w:val="300"/>
        </w:trPr>
        <w:tc>
          <w:tcPr>
            <w:tcW w:w="943" w:type="dxa"/>
            <w:shd w:val="clear" w:color="auto" w:fill="D9D9D9" w:themeFill="background1" w:themeFillShade="D9"/>
            <w:hideMark/>
          </w:tcPr>
          <w:p w14:paraId="343EC262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Signed: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073" w:type="dxa"/>
            <w:shd w:val="clear" w:color="auto" w:fill="auto"/>
            <w:hideMark/>
          </w:tcPr>
          <w:p w14:paraId="66B3FFD8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941" w:type="dxa"/>
            <w:shd w:val="clear" w:color="auto" w:fill="D9D9D9" w:themeFill="background1" w:themeFillShade="D9"/>
            <w:hideMark/>
          </w:tcPr>
          <w:p w14:paraId="226ADDEF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b/>
                <w:lang w:eastAsia="en-GB"/>
              </w:rPr>
              <w:t>Dated:</w:t>
            </w:r>
            <w:r w:rsidRPr="00323628">
              <w:rPr>
                <w:rFonts w:cs="Arial"/>
                <w:lang w:eastAsia="en-GB"/>
              </w:rPr>
              <w:t xml:space="preserve"> </w:t>
            </w:r>
          </w:p>
        </w:tc>
        <w:tc>
          <w:tcPr>
            <w:tcW w:w="4265" w:type="dxa"/>
            <w:shd w:val="clear" w:color="auto" w:fill="auto"/>
            <w:hideMark/>
          </w:tcPr>
          <w:p w14:paraId="78D0D2D7" w14:textId="77777777" w:rsidR="006E78EC" w:rsidRPr="00323628" w:rsidRDefault="006E78EC" w:rsidP="000900F8">
            <w:pPr>
              <w:spacing w:before="40" w:after="40"/>
              <w:rPr>
                <w:rFonts w:cs="Arial"/>
                <w:szCs w:val="24"/>
                <w:lang w:eastAsia="en-GB"/>
              </w:rPr>
            </w:pPr>
            <w:r w:rsidRPr="00323628">
              <w:rPr>
                <w:rFonts w:cs="Arial"/>
                <w:lang w:eastAsia="en-GB"/>
              </w:rPr>
              <w:t xml:space="preserve"> </w:t>
            </w:r>
          </w:p>
        </w:tc>
      </w:tr>
    </w:tbl>
    <w:p w14:paraId="6725333D" w14:textId="77777777" w:rsidR="00F91B4F" w:rsidRPr="00601309" w:rsidRDefault="00F91B4F" w:rsidP="00CC4D23">
      <w:pPr>
        <w:sectPr w:rsidR="00F91B4F" w:rsidRPr="00601309" w:rsidSect="009059D1">
          <w:headerReference w:type="default" r:id="rId14"/>
          <w:footerReference w:type="default" r:id="rId15"/>
          <w:pgSz w:w="11906" w:h="16838" w:code="9"/>
          <w:pgMar w:top="2268" w:right="851" w:bottom="1418" w:left="851" w:header="720" w:footer="686" w:gutter="0"/>
          <w:pgNumType w:start="2"/>
          <w:cols w:space="708"/>
          <w:docGrid w:linePitch="360"/>
        </w:sectPr>
      </w:pPr>
    </w:p>
    <w:p w14:paraId="192B9530" w14:textId="77777777" w:rsidR="005E4D4C" w:rsidRPr="00601309" w:rsidRDefault="005E4D4C" w:rsidP="00F513B8">
      <w:pPr>
        <w:pStyle w:val="Heading1"/>
        <w:spacing w:before="0" w:after="0"/>
      </w:pPr>
      <w:r w:rsidRPr="00601309">
        <w:lastRenderedPageBreak/>
        <w:t>Document information</w:t>
      </w:r>
    </w:p>
    <w:p w14:paraId="2486A4ED" w14:textId="77777777" w:rsidR="00F513B8" w:rsidRDefault="00F513B8" w:rsidP="00F513B8">
      <w:pPr>
        <w:pStyle w:val="NCFE-document-owner"/>
        <w:rPr>
          <w:rFonts w:cs="Times New Roman"/>
        </w:rPr>
      </w:pPr>
    </w:p>
    <w:p w14:paraId="380706BD" w14:textId="01E0B4D9" w:rsidR="008B4A42" w:rsidRPr="00601309" w:rsidRDefault="008B4A42" w:rsidP="00F513B8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187E4255" w14:textId="77777777" w:rsidR="00F513B8" w:rsidRDefault="00F513B8" w:rsidP="00F513B8">
      <w:pPr>
        <w:pStyle w:val="NCFE-document-owner"/>
      </w:pPr>
    </w:p>
    <w:p w14:paraId="009A5243" w14:textId="5C71E580" w:rsidR="005E4D4C" w:rsidRPr="00601309" w:rsidRDefault="005C377C" w:rsidP="00F513B8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6E78EC">
          <w:t>Head of Assessment Design</w:t>
        </w:r>
      </w:fldSimple>
    </w:p>
    <w:sectPr w:rsidR="005E4D4C" w:rsidRPr="00601309" w:rsidSect="005C0D78">
      <w:headerReference w:type="default" r:id="rId16"/>
      <w:pgSz w:w="11906" w:h="16838" w:code="9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C29E5" w14:textId="77777777" w:rsidR="0022484C" w:rsidRDefault="0022484C" w:rsidP="003020C6">
      <w:r>
        <w:separator/>
      </w:r>
    </w:p>
  </w:endnote>
  <w:endnote w:type="continuationSeparator" w:id="0">
    <w:p w14:paraId="7E59648E" w14:textId="77777777" w:rsidR="0022484C" w:rsidRDefault="0022484C" w:rsidP="003020C6">
      <w:r>
        <w:continuationSeparator/>
      </w:r>
    </w:p>
  </w:endnote>
  <w:endnote w:type="continuationNotice" w:id="1">
    <w:p w14:paraId="5B4390AE" w14:textId="77777777" w:rsidR="0022484C" w:rsidRDefault="0022484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A7CB" w14:textId="77777777" w:rsidR="005B54FA" w:rsidRPr="00617B40" w:rsidRDefault="005B54FA" w:rsidP="005B54FA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347F35FC" w14:textId="730FD397" w:rsidR="00DE0526" w:rsidRDefault="00DE05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3571C" w14:textId="4930D0E1" w:rsidR="00CC4D23" w:rsidRPr="00617B40" w:rsidRDefault="00E62886" w:rsidP="00E62886">
    <w:pPr>
      <w:pStyle w:val="Footer"/>
    </w:pPr>
    <w:r w:rsidRPr="00E62886">
      <w:rPr>
        <w:rFonts w:cs="Arial"/>
        <w:b/>
        <w:sz w:val="18"/>
        <w:szCs w:val="18"/>
      </w:rPr>
      <w:t xml:space="preserve">Version 1.1    </w:t>
    </w:r>
    <w:r w:rsidRPr="00E62886">
      <w:rPr>
        <w:rFonts w:cs="Arial"/>
        <w:sz w:val="18"/>
        <w:szCs w:val="18"/>
      </w:rPr>
      <w:t>September 2021</w:t>
    </w:r>
    <w:r>
      <w:rPr>
        <w:rFonts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3FFB1" w14:textId="77777777" w:rsidR="0022484C" w:rsidRDefault="0022484C" w:rsidP="003020C6">
      <w:r>
        <w:separator/>
      </w:r>
    </w:p>
  </w:footnote>
  <w:footnote w:type="continuationSeparator" w:id="0">
    <w:p w14:paraId="778FB034" w14:textId="77777777" w:rsidR="0022484C" w:rsidRDefault="0022484C" w:rsidP="003020C6">
      <w:r>
        <w:continuationSeparator/>
      </w:r>
    </w:p>
  </w:footnote>
  <w:footnote w:type="continuationNotice" w:id="1">
    <w:p w14:paraId="4CAC779A" w14:textId="77777777" w:rsidR="0022484C" w:rsidRDefault="0022484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3304" w14:textId="22EB2B72" w:rsidR="0064193A" w:rsidRDefault="005B54FA" w:rsidP="00071305">
    <w:pPr>
      <w:pStyle w:val="Header"/>
    </w:pPr>
    <w:r>
      <w:drawing>
        <wp:anchor distT="0" distB="0" distL="114300" distR="114300" simplePos="0" relativeHeight="251658240" behindDoc="1" locked="0" layoutInCell="1" allowOverlap="1" wp14:anchorId="3ACBC6E5" wp14:editId="791FD28E">
          <wp:simplePos x="0" y="0"/>
          <wp:positionH relativeFrom="page">
            <wp:posOffset>16510</wp:posOffset>
          </wp:positionH>
          <wp:positionV relativeFrom="margin">
            <wp:posOffset>-3672205</wp:posOffset>
          </wp:positionV>
          <wp:extent cx="7534275" cy="9826388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837"/>
                  <a:stretch/>
                </pic:blipFill>
                <pic:spPr bwMode="auto">
                  <a:xfrm>
                    <a:off x="0" y="0"/>
                    <a:ext cx="7534275" cy="98263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276693925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F7B4" w14:textId="77777777" w:rsidR="00507831" w:rsidRDefault="00507831" w:rsidP="00507831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r w:rsidRPr="00507831"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7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14609606" w14:textId="77777777" w:rsidR="00507831" w:rsidRDefault="00507831" w:rsidP="00507831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586831A8" w14:textId="77777777" w:rsidR="00507831" w:rsidRPr="00704FDF" w:rsidRDefault="00507831" w:rsidP="00507831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3BA0254C" w14:textId="295BB363" w:rsidR="0041493E" w:rsidRDefault="0041493E" w:rsidP="007F3CD0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2A86A" w14:textId="2524BE8B" w:rsidR="00507831" w:rsidRDefault="00507831" w:rsidP="00507831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r w:rsidRPr="00507831">
      <w:rPr>
        <w:rFonts w:cs="Arial"/>
        <w:bCs/>
        <w:color w:val="000000" w:themeColor="text1"/>
        <w:szCs w:val="22"/>
      </w:rPr>
      <w:t>Working in the health and science sector</w:t>
    </w:r>
    <w:r>
      <w:rPr>
        <w:rFonts w:cs="Arial"/>
        <w:bCs/>
        <w:color w:val="000000" w:themeColor="text1"/>
        <w:szCs w:val="22"/>
      </w:rPr>
      <w:tab/>
    </w:r>
    <w:r w:rsidRPr="00347933">
      <w:rPr>
        <w:rFonts w:cs="Arial"/>
        <w:bCs/>
        <w:color w:val="000000" w:themeColor="text1"/>
        <w:szCs w:val="22"/>
      </w:rPr>
      <w:fldChar w:fldCharType="begin"/>
    </w:r>
    <w:r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Pr="00347933">
      <w:rPr>
        <w:rFonts w:cs="Arial"/>
        <w:bCs/>
        <w:color w:val="000000" w:themeColor="text1"/>
        <w:szCs w:val="22"/>
      </w:rPr>
      <w:fldChar w:fldCharType="separate"/>
    </w:r>
    <w:r>
      <w:rPr>
        <w:rFonts w:cs="Arial"/>
        <w:bCs/>
        <w:color w:val="000000" w:themeColor="text1"/>
        <w:szCs w:val="22"/>
      </w:rPr>
      <w:t>2</w:t>
    </w:r>
    <w:r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38F3BCB4" w14:textId="77777777" w:rsidR="00507831" w:rsidRDefault="00507831" w:rsidP="00507831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799B2931" w14:textId="77777777" w:rsidR="00507831" w:rsidRPr="00704FDF" w:rsidRDefault="00507831" w:rsidP="00507831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1EC2DD07" w14:textId="548F0568" w:rsidR="007E4F58" w:rsidRPr="00507831" w:rsidRDefault="007E4F58" w:rsidP="00507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1D1032CB"/>
    <w:multiLevelType w:val="hybridMultilevel"/>
    <w:tmpl w:val="B8A2AF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EA24BC"/>
    <w:multiLevelType w:val="hybridMultilevel"/>
    <w:tmpl w:val="FFFFFFFF"/>
    <w:lvl w:ilvl="0" w:tplc="F286C01A">
      <w:start w:val="1"/>
      <w:numFmt w:val="decimal"/>
      <w:lvlText w:val="%1."/>
      <w:lvlJc w:val="left"/>
      <w:pPr>
        <w:ind w:left="720" w:hanging="360"/>
      </w:pPr>
    </w:lvl>
    <w:lvl w:ilvl="1" w:tplc="2304B31E">
      <w:start w:val="1"/>
      <w:numFmt w:val="lowerLetter"/>
      <w:lvlText w:val="%2."/>
      <w:lvlJc w:val="left"/>
      <w:pPr>
        <w:ind w:left="1440" w:hanging="360"/>
      </w:pPr>
    </w:lvl>
    <w:lvl w:ilvl="2" w:tplc="0548E55A">
      <w:start w:val="1"/>
      <w:numFmt w:val="lowerRoman"/>
      <w:lvlText w:val="%3."/>
      <w:lvlJc w:val="right"/>
      <w:pPr>
        <w:ind w:left="2160" w:hanging="180"/>
      </w:pPr>
    </w:lvl>
    <w:lvl w:ilvl="3" w:tplc="6FC69AFC">
      <w:start w:val="1"/>
      <w:numFmt w:val="decimal"/>
      <w:lvlText w:val="%4."/>
      <w:lvlJc w:val="left"/>
      <w:pPr>
        <w:ind w:left="2880" w:hanging="360"/>
      </w:pPr>
    </w:lvl>
    <w:lvl w:ilvl="4" w:tplc="3872FB74">
      <w:start w:val="1"/>
      <w:numFmt w:val="lowerLetter"/>
      <w:lvlText w:val="%5."/>
      <w:lvlJc w:val="left"/>
      <w:pPr>
        <w:ind w:left="3600" w:hanging="360"/>
      </w:pPr>
    </w:lvl>
    <w:lvl w:ilvl="5" w:tplc="25442042">
      <w:start w:val="1"/>
      <w:numFmt w:val="lowerRoman"/>
      <w:lvlText w:val="%6."/>
      <w:lvlJc w:val="right"/>
      <w:pPr>
        <w:ind w:left="4320" w:hanging="180"/>
      </w:pPr>
    </w:lvl>
    <w:lvl w:ilvl="6" w:tplc="E0C2376E">
      <w:start w:val="1"/>
      <w:numFmt w:val="decimal"/>
      <w:lvlText w:val="%7."/>
      <w:lvlJc w:val="left"/>
      <w:pPr>
        <w:ind w:left="5040" w:hanging="360"/>
      </w:pPr>
    </w:lvl>
    <w:lvl w:ilvl="7" w:tplc="DCBCBEE2">
      <w:start w:val="1"/>
      <w:numFmt w:val="lowerLetter"/>
      <w:lvlText w:val="%8."/>
      <w:lvlJc w:val="left"/>
      <w:pPr>
        <w:ind w:left="5760" w:hanging="360"/>
      </w:pPr>
    </w:lvl>
    <w:lvl w:ilvl="8" w:tplc="7E9E10F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4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5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5"/>
  </w:num>
  <w:num w:numId="5">
    <w:abstractNumId w:val="5"/>
  </w:num>
  <w:num w:numId="6">
    <w:abstractNumId w:val="4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2"/>
  </w:num>
  <w:num w:numId="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544"/>
    <w:rsid w:val="00010018"/>
    <w:rsid w:val="00014570"/>
    <w:rsid w:val="000153B1"/>
    <w:rsid w:val="00016E73"/>
    <w:rsid w:val="00017137"/>
    <w:rsid w:val="00017C01"/>
    <w:rsid w:val="000219CB"/>
    <w:rsid w:val="00023377"/>
    <w:rsid w:val="000255DC"/>
    <w:rsid w:val="0003284A"/>
    <w:rsid w:val="00033C59"/>
    <w:rsid w:val="00035938"/>
    <w:rsid w:val="00044DED"/>
    <w:rsid w:val="0004613C"/>
    <w:rsid w:val="00063DEB"/>
    <w:rsid w:val="000644F1"/>
    <w:rsid w:val="00064F0C"/>
    <w:rsid w:val="00071305"/>
    <w:rsid w:val="0008623E"/>
    <w:rsid w:val="00086248"/>
    <w:rsid w:val="000900F8"/>
    <w:rsid w:val="00093329"/>
    <w:rsid w:val="00095FB7"/>
    <w:rsid w:val="000A0449"/>
    <w:rsid w:val="000A2B92"/>
    <w:rsid w:val="000A4127"/>
    <w:rsid w:val="000A5CC5"/>
    <w:rsid w:val="000C27F4"/>
    <w:rsid w:val="000D115E"/>
    <w:rsid w:val="000D1460"/>
    <w:rsid w:val="000D31B6"/>
    <w:rsid w:val="000D41D0"/>
    <w:rsid w:val="000D600E"/>
    <w:rsid w:val="000E4B1B"/>
    <w:rsid w:val="000E585E"/>
    <w:rsid w:val="000F24A9"/>
    <w:rsid w:val="000F4E74"/>
    <w:rsid w:val="000F7F61"/>
    <w:rsid w:val="001068C1"/>
    <w:rsid w:val="0011344B"/>
    <w:rsid w:val="00113E0D"/>
    <w:rsid w:val="0013481A"/>
    <w:rsid w:val="001409B6"/>
    <w:rsid w:val="00162105"/>
    <w:rsid w:val="00166900"/>
    <w:rsid w:val="00173B85"/>
    <w:rsid w:val="001743E5"/>
    <w:rsid w:val="001752D5"/>
    <w:rsid w:val="00177217"/>
    <w:rsid w:val="00184EA5"/>
    <w:rsid w:val="00187A5E"/>
    <w:rsid w:val="001903E6"/>
    <w:rsid w:val="00192819"/>
    <w:rsid w:val="00194499"/>
    <w:rsid w:val="001A09FC"/>
    <w:rsid w:val="001A26DD"/>
    <w:rsid w:val="001A7D27"/>
    <w:rsid w:val="001B5157"/>
    <w:rsid w:val="001B635A"/>
    <w:rsid w:val="001B6603"/>
    <w:rsid w:val="001C6202"/>
    <w:rsid w:val="001D2117"/>
    <w:rsid w:val="001D3DA4"/>
    <w:rsid w:val="001D4649"/>
    <w:rsid w:val="001D4E08"/>
    <w:rsid w:val="001F7EBF"/>
    <w:rsid w:val="002048D7"/>
    <w:rsid w:val="00210A94"/>
    <w:rsid w:val="0022484C"/>
    <w:rsid w:val="002274D1"/>
    <w:rsid w:val="00235F63"/>
    <w:rsid w:val="00235FE0"/>
    <w:rsid w:val="0024293E"/>
    <w:rsid w:val="002447A3"/>
    <w:rsid w:val="002473C2"/>
    <w:rsid w:val="0025629A"/>
    <w:rsid w:val="00262D1A"/>
    <w:rsid w:val="00270638"/>
    <w:rsid w:val="00277B92"/>
    <w:rsid w:val="00290B59"/>
    <w:rsid w:val="002A43DF"/>
    <w:rsid w:val="002B0492"/>
    <w:rsid w:val="002D2775"/>
    <w:rsid w:val="002D60BA"/>
    <w:rsid w:val="002E0EE2"/>
    <w:rsid w:val="002E4A77"/>
    <w:rsid w:val="002F46C9"/>
    <w:rsid w:val="003020C6"/>
    <w:rsid w:val="00303B87"/>
    <w:rsid w:val="0031266D"/>
    <w:rsid w:val="00321A59"/>
    <w:rsid w:val="00327301"/>
    <w:rsid w:val="00327C47"/>
    <w:rsid w:val="00336989"/>
    <w:rsid w:val="00346097"/>
    <w:rsid w:val="0034645F"/>
    <w:rsid w:val="00346D83"/>
    <w:rsid w:val="00347F34"/>
    <w:rsid w:val="00351F1F"/>
    <w:rsid w:val="003540F3"/>
    <w:rsid w:val="0036222A"/>
    <w:rsid w:val="003674CC"/>
    <w:rsid w:val="003750BE"/>
    <w:rsid w:val="00381691"/>
    <w:rsid w:val="00385699"/>
    <w:rsid w:val="00385BB1"/>
    <w:rsid w:val="0038752F"/>
    <w:rsid w:val="0039070F"/>
    <w:rsid w:val="00391ACC"/>
    <w:rsid w:val="003932BC"/>
    <w:rsid w:val="003A043A"/>
    <w:rsid w:val="003B3572"/>
    <w:rsid w:val="003B56F2"/>
    <w:rsid w:val="003C1EB4"/>
    <w:rsid w:val="003D612B"/>
    <w:rsid w:val="003D66CE"/>
    <w:rsid w:val="003F301E"/>
    <w:rsid w:val="003F6ED6"/>
    <w:rsid w:val="003F708B"/>
    <w:rsid w:val="003F7704"/>
    <w:rsid w:val="00410569"/>
    <w:rsid w:val="0041493E"/>
    <w:rsid w:val="00414A89"/>
    <w:rsid w:val="00435A96"/>
    <w:rsid w:val="00436281"/>
    <w:rsid w:val="00447517"/>
    <w:rsid w:val="00447F21"/>
    <w:rsid w:val="00450269"/>
    <w:rsid w:val="00452F33"/>
    <w:rsid w:val="00456783"/>
    <w:rsid w:val="0047321C"/>
    <w:rsid w:val="00475BAC"/>
    <w:rsid w:val="00476BCD"/>
    <w:rsid w:val="00485058"/>
    <w:rsid w:val="0049248E"/>
    <w:rsid w:val="00493A65"/>
    <w:rsid w:val="00494423"/>
    <w:rsid w:val="004B518C"/>
    <w:rsid w:val="004B7671"/>
    <w:rsid w:val="004D4550"/>
    <w:rsid w:val="004E02C2"/>
    <w:rsid w:val="004E1FB7"/>
    <w:rsid w:val="004E7D39"/>
    <w:rsid w:val="004F294F"/>
    <w:rsid w:val="005038E1"/>
    <w:rsid w:val="00507831"/>
    <w:rsid w:val="00511938"/>
    <w:rsid w:val="00513599"/>
    <w:rsid w:val="00516711"/>
    <w:rsid w:val="00524F58"/>
    <w:rsid w:val="00534AC4"/>
    <w:rsid w:val="00541977"/>
    <w:rsid w:val="00550DB5"/>
    <w:rsid w:val="0056013C"/>
    <w:rsid w:val="00567EDD"/>
    <w:rsid w:val="00570846"/>
    <w:rsid w:val="00572139"/>
    <w:rsid w:val="0058582B"/>
    <w:rsid w:val="005955BB"/>
    <w:rsid w:val="00596F2C"/>
    <w:rsid w:val="005A1E3B"/>
    <w:rsid w:val="005A3989"/>
    <w:rsid w:val="005A5A87"/>
    <w:rsid w:val="005A774E"/>
    <w:rsid w:val="005B54FA"/>
    <w:rsid w:val="005B746A"/>
    <w:rsid w:val="005B7817"/>
    <w:rsid w:val="005C0D78"/>
    <w:rsid w:val="005C377C"/>
    <w:rsid w:val="005C41BC"/>
    <w:rsid w:val="005D0EBC"/>
    <w:rsid w:val="005E2E11"/>
    <w:rsid w:val="005E38DC"/>
    <w:rsid w:val="005E4D4C"/>
    <w:rsid w:val="005E6AB7"/>
    <w:rsid w:val="005E7FE8"/>
    <w:rsid w:val="005F18F1"/>
    <w:rsid w:val="005F2262"/>
    <w:rsid w:val="005F35CE"/>
    <w:rsid w:val="00601309"/>
    <w:rsid w:val="00603715"/>
    <w:rsid w:val="00613F24"/>
    <w:rsid w:val="00617B40"/>
    <w:rsid w:val="00630ED1"/>
    <w:rsid w:val="0064193A"/>
    <w:rsid w:val="00641CE1"/>
    <w:rsid w:val="00663AA0"/>
    <w:rsid w:val="0066650A"/>
    <w:rsid w:val="00670D5D"/>
    <w:rsid w:val="0068231B"/>
    <w:rsid w:val="00682DDC"/>
    <w:rsid w:val="0069100F"/>
    <w:rsid w:val="00691BE0"/>
    <w:rsid w:val="006A0A18"/>
    <w:rsid w:val="006B001B"/>
    <w:rsid w:val="006B3871"/>
    <w:rsid w:val="006C3735"/>
    <w:rsid w:val="006D7F2C"/>
    <w:rsid w:val="006E61A0"/>
    <w:rsid w:val="006E78EC"/>
    <w:rsid w:val="006F1655"/>
    <w:rsid w:val="006F70E3"/>
    <w:rsid w:val="00702029"/>
    <w:rsid w:val="0071171E"/>
    <w:rsid w:val="00712178"/>
    <w:rsid w:val="00713B6B"/>
    <w:rsid w:val="00717931"/>
    <w:rsid w:val="0073106D"/>
    <w:rsid w:val="007350A3"/>
    <w:rsid w:val="00741F74"/>
    <w:rsid w:val="00757055"/>
    <w:rsid w:val="00762D12"/>
    <w:rsid w:val="00765347"/>
    <w:rsid w:val="00770C9D"/>
    <w:rsid w:val="00773A5C"/>
    <w:rsid w:val="00774C40"/>
    <w:rsid w:val="007831A6"/>
    <w:rsid w:val="00785629"/>
    <w:rsid w:val="007867AD"/>
    <w:rsid w:val="007B09C2"/>
    <w:rsid w:val="007B7E28"/>
    <w:rsid w:val="007E4F58"/>
    <w:rsid w:val="007F3CD0"/>
    <w:rsid w:val="00801025"/>
    <w:rsid w:val="00803473"/>
    <w:rsid w:val="0081267F"/>
    <w:rsid w:val="00813193"/>
    <w:rsid w:val="00814483"/>
    <w:rsid w:val="008235DE"/>
    <w:rsid w:val="00823735"/>
    <w:rsid w:val="008239EA"/>
    <w:rsid w:val="00824A96"/>
    <w:rsid w:val="00825074"/>
    <w:rsid w:val="00827C81"/>
    <w:rsid w:val="00835AEC"/>
    <w:rsid w:val="00836A92"/>
    <w:rsid w:val="00847B9D"/>
    <w:rsid w:val="00855597"/>
    <w:rsid w:val="00856321"/>
    <w:rsid w:val="0086467D"/>
    <w:rsid w:val="00866E80"/>
    <w:rsid w:val="00877274"/>
    <w:rsid w:val="008804A4"/>
    <w:rsid w:val="0088246F"/>
    <w:rsid w:val="00885E6A"/>
    <w:rsid w:val="00886B18"/>
    <w:rsid w:val="00897614"/>
    <w:rsid w:val="008B07D4"/>
    <w:rsid w:val="008B4A42"/>
    <w:rsid w:val="008B5409"/>
    <w:rsid w:val="008C1340"/>
    <w:rsid w:val="008E1650"/>
    <w:rsid w:val="008E1DC5"/>
    <w:rsid w:val="008F3210"/>
    <w:rsid w:val="008F3C25"/>
    <w:rsid w:val="00900523"/>
    <w:rsid w:val="00900882"/>
    <w:rsid w:val="00904DF1"/>
    <w:rsid w:val="009059D1"/>
    <w:rsid w:val="00916ABD"/>
    <w:rsid w:val="00923A19"/>
    <w:rsid w:val="009311AB"/>
    <w:rsid w:val="00933636"/>
    <w:rsid w:val="0093715F"/>
    <w:rsid w:val="009448ED"/>
    <w:rsid w:val="00951DF5"/>
    <w:rsid w:val="00971791"/>
    <w:rsid w:val="00971C4E"/>
    <w:rsid w:val="009833F4"/>
    <w:rsid w:val="009922D8"/>
    <w:rsid w:val="00994A17"/>
    <w:rsid w:val="009A366A"/>
    <w:rsid w:val="009C49B4"/>
    <w:rsid w:val="009D7BB8"/>
    <w:rsid w:val="009E0C0F"/>
    <w:rsid w:val="009E18EB"/>
    <w:rsid w:val="009E20F1"/>
    <w:rsid w:val="009F1985"/>
    <w:rsid w:val="00A07413"/>
    <w:rsid w:val="00A1187D"/>
    <w:rsid w:val="00A30976"/>
    <w:rsid w:val="00A40AD5"/>
    <w:rsid w:val="00A41F89"/>
    <w:rsid w:val="00A420D9"/>
    <w:rsid w:val="00A44314"/>
    <w:rsid w:val="00A4484B"/>
    <w:rsid w:val="00A47281"/>
    <w:rsid w:val="00A60F9A"/>
    <w:rsid w:val="00A618D2"/>
    <w:rsid w:val="00A73817"/>
    <w:rsid w:val="00A74416"/>
    <w:rsid w:val="00A74B55"/>
    <w:rsid w:val="00A750ED"/>
    <w:rsid w:val="00A80FC9"/>
    <w:rsid w:val="00A82583"/>
    <w:rsid w:val="00A876A7"/>
    <w:rsid w:val="00A91313"/>
    <w:rsid w:val="00AA3F3C"/>
    <w:rsid w:val="00AA6603"/>
    <w:rsid w:val="00AA6ACA"/>
    <w:rsid w:val="00AA6D12"/>
    <w:rsid w:val="00AB334F"/>
    <w:rsid w:val="00AB751E"/>
    <w:rsid w:val="00AC6239"/>
    <w:rsid w:val="00AD31AF"/>
    <w:rsid w:val="00AE74FC"/>
    <w:rsid w:val="00AF7BAE"/>
    <w:rsid w:val="00B10D49"/>
    <w:rsid w:val="00B22AF2"/>
    <w:rsid w:val="00B4503B"/>
    <w:rsid w:val="00B45BAB"/>
    <w:rsid w:val="00B52F81"/>
    <w:rsid w:val="00B53643"/>
    <w:rsid w:val="00B56168"/>
    <w:rsid w:val="00B6550E"/>
    <w:rsid w:val="00B71677"/>
    <w:rsid w:val="00B823A4"/>
    <w:rsid w:val="00B840A5"/>
    <w:rsid w:val="00B96E23"/>
    <w:rsid w:val="00BA4A56"/>
    <w:rsid w:val="00BA647B"/>
    <w:rsid w:val="00BB0544"/>
    <w:rsid w:val="00BB0E95"/>
    <w:rsid w:val="00BB18A5"/>
    <w:rsid w:val="00BB6323"/>
    <w:rsid w:val="00BB668D"/>
    <w:rsid w:val="00BB7222"/>
    <w:rsid w:val="00BD5C4E"/>
    <w:rsid w:val="00BE0382"/>
    <w:rsid w:val="00BE03E3"/>
    <w:rsid w:val="00BE5796"/>
    <w:rsid w:val="00BF0473"/>
    <w:rsid w:val="00BF14F6"/>
    <w:rsid w:val="00C021B5"/>
    <w:rsid w:val="00C03CE6"/>
    <w:rsid w:val="00C0428B"/>
    <w:rsid w:val="00C04B43"/>
    <w:rsid w:val="00C0627C"/>
    <w:rsid w:val="00C066BD"/>
    <w:rsid w:val="00C077B3"/>
    <w:rsid w:val="00C10F78"/>
    <w:rsid w:val="00C14C13"/>
    <w:rsid w:val="00C23123"/>
    <w:rsid w:val="00C234D5"/>
    <w:rsid w:val="00C34BFF"/>
    <w:rsid w:val="00C3630F"/>
    <w:rsid w:val="00C43359"/>
    <w:rsid w:val="00C517D1"/>
    <w:rsid w:val="00C52E40"/>
    <w:rsid w:val="00C54F3F"/>
    <w:rsid w:val="00C55D23"/>
    <w:rsid w:val="00C661D5"/>
    <w:rsid w:val="00C743D5"/>
    <w:rsid w:val="00C74DFF"/>
    <w:rsid w:val="00C81027"/>
    <w:rsid w:val="00C81827"/>
    <w:rsid w:val="00C87B7D"/>
    <w:rsid w:val="00C9086E"/>
    <w:rsid w:val="00C956C1"/>
    <w:rsid w:val="00CA0541"/>
    <w:rsid w:val="00CA32E1"/>
    <w:rsid w:val="00CB5F21"/>
    <w:rsid w:val="00CB67C7"/>
    <w:rsid w:val="00CB6F99"/>
    <w:rsid w:val="00CC1A19"/>
    <w:rsid w:val="00CC4261"/>
    <w:rsid w:val="00CC4D23"/>
    <w:rsid w:val="00CD2A62"/>
    <w:rsid w:val="00CD340D"/>
    <w:rsid w:val="00CD5A54"/>
    <w:rsid w:val="00D01AFE"/>
    <w:rsid w:val="00D027F6"/>
    <w:rsid w:val="00D0373F"/>
    <w:rsid w:val="00D1540D"/>
    <w:rsid w:val="00D2188F"/>
    <w:rsid w:val="00D2258B"/>
    <w:rsid w:val="00D23E33"/>
    <w:rsid w:val="00D33343"/>
    <w:rsid w:val="00D36A57"/>
    <w:rsid w:val="00D42627"/>
    <w:rsid w:val="00D5125C"/>
    <w:rsid w:val="00D52EC5"/>
    <w:rsid w:val="00D54F91"/>
    <w:rsid w:val="00D634CA"/>
    <w:rsid w:val="00D64829"/>
    <w:rsid w:val="00D64999"/>
    <w:rsid w:val="00D72E29"/>
    <w:rsid w:val="00D739C4"/>
    <w:rsid w:val="00D741D0"/>
    <w:rsid w:val="00D82989"/>
    <w:rsid w:val="00D82C0C"/>
    <w:rsid w:val="00D96AAA"/>
    <w:rsid w:val="00DC0AE1"/>
    <w:rsid w:val="00DC0C96"/>
    <w:rsid w:val="00DC0EF6"/>
    <w:rsid w:val="00DC1B4D"/>
    <w:rsid w:val="00DC21E7"/>
    <w:rsid w:val="00DD66AA"/>
    <w:rsid w:val="00DD7BC0"/>
    <w:rsid w:val="00DE0526"/>
    <w:rsid w:val="00DF1443"/>
    <w:rsid w:val="00DF1FB7"/>
    <w:rsid w:val="00DF46BD"/>
    <w:rsid w:val="00DF5059"/>
    <w:rsid w:val="00DF56E0"/>
    <w:rsid w:val="00DF5DB7"/>
    <w:rsid w:val="00E02CF0"/>
    <w:rsid w:val="00E07BE0"/>
    <w:rsid w:val="00E13E1C"/>
    <w:rsid w:val="00E26FE2"/>
    <w:rsid w:val="00E3097D"/>
    <w:rsid w:val="00E31E8B"/>
    <w:rsid w:val="00E404F7"/>
    <w:rsid w:val="00E42A2D"/>
    <w:rsid w:val="00E434F9"/>
    <w:rsid w:val="00E454E9"/>
    <w:rsid w:val="00E62886"/>
    <w:rsid w:val="00E62D3F"/>
    <w:rsid w:val="00E63850"/>
    <w:rsid w:val="00E658C6"/>
    <w:rsid w:val="00E65B43"/>
    <w:rsid w:val="00E6646D"/>
    <w:rsid w:val="00E72DF7"/>
    <w:rsid w:val="00E77253"/>
    <w:rsid w:val="00E778AF"/>
    <w:rsid w:val="00E77E89"/>
    <w:rsid w:val="00E9065C"/>
    <w:rsid w:val="00E94254"/>
    <w:rsid w:val="00E962FB"/>
    <w:rsid w:val="00EA207C"/>
    <w:rsid w:val="00EA677A"/>
    <w:rsid w:val="00EA788C"/>
    <w:rsid w:val="00EB1CDA"/>
    <w:rsid w:val="00EC7ECE"/>
    <w:rsid w:val="00ED2E59"/>
    <w:rsid w:val="00ED477E"/>
    <w:rsid w:val="00EE2026"/>
    <w:rsid w:val="00EE4D3C"/>
    <w:rsid w:val="00EE72D8"/>
    <w:rsid w:val="00F03A3A"/>
    <w:rsid w:val="00F04A15"/>
    <w:rsid w:val="00F3053E"/>
    <w:rsid w:val="00F30DD0"/>
    <w:rsid w:val="00F34074"/>
    <w:rsid w:val="00F36F4D"/>
    <w:rsid w:val="00F4772C"/>
    <w:rsid w:val="00F47870"/>
    <w:rsid w:val="00F513B8"/>
    <w:rsid w:val="00F56A7A"/>
    <w:rsid w:val="00F5790F"/>
    <w:rsid w:val="00F623D4"/>
    <w:rsid w:val="00F71833"/>
    <w:rsid w:val="00F73DA2"/>
    <w:rsid w:val="00F82BE8"/>
    <w:rsid w:val="00F840F5"/>
    <w:rsid w:val="00F87887"/>
    <w:rsid w:val="00F91B4F"/>
    <w:rsid w:val="00F97E81"/>
    <w:rsid w:val="00FA0B2F"/>
    <w:rsid w:val="00FA25FA"/>
    <w:rsid w:val="00FB1B15"/>
    <w:rsid w:val="00FB23CB"/>
    <w:rsid w:val="00FB5B2E"/>
    <w:rsid w:val="00FB6FF5"/>
    <w:rsid w:val="00FC4809"/>
    <w:rsid w:val="00FC7198"/>
    <w:rsid w:val="00FD044D"/>
    <w:rsid w:val="00FD5D3E"/>
    <w:rsid w:val="00FE0B15"/>
    <w:rsid w:val="00FE1D07"/>
    <w:rsid w:val="00FE6F0C"/>
    <w:rsid w:val="00FF4EF2"/>
    <w:rsid w:val="111979FB"/>
    <w:rsid w:val="18E47618"/>
    <w:rsid w:val="1FD875AB"/>
    <w:rsid w:val="27B7C77E"/>
    <w:rsid w:val="2E1DE8BD"/>
    <w:rsid w:val="414E5CB9"/>
    <w:rsid w:val="491922B3"/>
    <w:rsid w:val="49813C51"/>
    <w:rsid w:val="4C9D2519"/>
    <w:rsid w:val="5147F21B"/>
    <w:rsid w:val="6038E944"/>
    <w:rsid w:val="61E9BE14"/>
    <w:rsid w:val="67A54517"/>
    <w:rsid w:val="7447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69FCED29"/>
  <w15:docId w15:val="{D7EDCA9B-E24D-464C-8CDE-B600C6F7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styleId="NoSpacing">
    <w:name w:val="No Spacing"/>
    <w:uiPriority w:val="1"/>
    <w:qFormat/>
    <w:rsid w:val="006E78EC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07BE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07BE0"/>
    <w:rPr>
      <w:color w:val="0000B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339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9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1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healthcareers.nhs.uk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42A20C-B4A1-4E5C-951A-1173061DC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8673D-9B2F-42D2-829B-88E5192656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3.xml><?xml version="1.0" encoding="utf-8"?>
<ds:datastoreItem xmlns:ds="http://schemas.openxmlformats.org/officeDocument/2006/customXml" ds:itemID="{D7519A09-3435-47F1-A2AB-909D96BA842E}"/>
</file>

<file path=customXml/itemProps4.xml><?xml version="1.0" encoding="utf-8"?>
<ds:datastoreItem xmlns:ds="http://schemas.openxmlformats.org/officeDocument/2006/customXml" ds:itemID="{88A12B8E-45FF-480C-B9C7-46114175E3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wrapper17-TSQ%20-%20health</Template>
  <TotalTime>211</TotalTime>
  <Pages>8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Healthcare Science</vt:lpstr>
    </vt:vector>
  </TitlesOfParts>
  <Manager/>
  <Company>NCFE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Healthcare Science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119</cp:revision>
  <cp:lastPrinted>2021-09-24T06:25:00Z</cp:lastPrinted>
  <dcterms:created xsi:type="dcterms:W3CDTF">2021-06-19T04:56:00Z</dcterms:created>
  <dcterms:modified xsi:type="dcterms:W3CDTF">2021-10-07T12:59:00Z</dcterms:modified>
  <cp:category>Assignment guide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TSQ-Health-13</vt:lpwstr>
  </property>
  <property fmtid="{D5CDD505-2E9C-101B-9397-08002B2CF9AE}" pid="3" name="NCFE Qual Title">
    <vt:lpwstr>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Healthcare Science</vt:lpwstr>
  </property>
  <property fmtid="{D5CDD505-2E9C-101B-9397-08002B2CF9AE}" pid="7" name="NCFE Assignment Ordinal">
    <vt:lpwstr>Healthcare science area of study assessment</vt:lpwstr>
  </property>
  <property fmtid="{D5CDD505-2E9C-101B-9397-08002B2CF9AE}" pid="8" name="NCFE Document Type">
    <vt:lpwstr>Assessment guide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v0.1</vt:lpwstr>
  </property>
  <property fmtid="{D5CDD505-2E9C-101B-9397-08002B2CF9AE}" pid="14" name="NCFE Version Date">
    <vt:lpwstr>June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5349900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76;#Joe Wilson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